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jc w:val="center"/>
        <w:tblLook w:val="01E0" w:firstRow="1" w:lastRow="1" w:firstColumn="1" w:lastColumn="1" w:noHBand="0" w:noVBand="0"/>
      </w:tblPr>
      <w:tblGrid>
        <w:gridCol w:w="5069"/>
        <w:gridCol w:w="5068"/>
      </w:tblGrid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ich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ich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ich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ich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du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du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du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du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lastRenderedPageBreak/>
              <w:t>sie (sg.)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(sg.)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(sg.)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(sg.)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(pl.)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(pl.)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(pl.)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sie (pl.)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lastRenderedPageBreak/>
              <w:t>er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er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er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er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es</w:t>
            </w:r>
          </w:p>
        </w:tc>
        <w:tc>
          <w:tcPr>
            <w:tcW w:w="5172" w:type="dxa"/>
            <w:vAlign w:val="center"/>
          </w:tcPr>
          <w:p w:rsidR="00B32F7E" w:rsidRPr="00AA2091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es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es</w:t>
            </w:r>
          </w:p>
        </w:tc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es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lastRenderedPageBreak/>
              <w:t>wir</w:t>
            </w:r>
          </w:p>
        </w:tc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wir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wir</w:t>
            </w:r>
          </w:p>
        </w:tc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wir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ihr</w:t>
            </w:r>
          </w:p>
        </w:tc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ihr</w:t>
            </w:r>
          </w:p>
        </w:tc>
      </w:tr>
      <w:tr w:rsidR="00B32F7E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ihr</w:t>
            </w:r>
          </w:p>
        </w:tc>
        <w:tc>
          <w:tcPr>
            <w:tcW w:w="5172" w:type="dxa"/>
            <w:vAlign w:val="center"/>
          </w:tcPr>
          <w:p w:rsidR="00B32F7E" w:rsidRDefault="00B32F7E" w:rsidP="009D74AC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>ihr</w:t>
            </w:r>
          </w:p>
        </w:tc>
      </w:tr>
    </w:tbl>
    <w:p w:rsidR="00B32F7E" w:rsidRDefault="00B32F7E" w:rsidP="00B32F7E"/>
    <w:p w:rsidR="009056A6" w:rsidRPr="00450272" w:rsidRDefault="009056A6" w:rsidP="00450272">
      <w:bookmarkStart w:id="0" w:name="_GoBack"/>
      <w:bookmarkEnd w:id="0"/>
    </w:p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EE8" w:rsidRDefault="00240EE8">
      <w:r>
        <w:separator/>
      </w:r>
    </w:p>
  </w:endnote>
  <w:endnote w:type="continuationSeparator" w:id="0">
    <w:p w:rsidR="00240EE8" w:rsidRDefault="0024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B32F7E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EE8" w:rsidRDefault="00240EE8">
      <w:r>
        <w:separator/>
      </w:r>
    </w:p>
  </w:footnote>
  <w:footnote w:type="continuationSeparator" w:id="0">
    <w:p w:rsidR="00240EE8" w:rsidRDefault="00240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7E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40EE8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32F7E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32F7E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32F7E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4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2011-07-18T11:18:00Z</dcterms:created>
  <dcterms:modified xsi:type="dcterms:W3CDTF">2011-07-18T11:18:00Z</dcterms:modified>
</cp:coreProperties>
</file>