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3447"/>
        <w:gridCol w:w="3447"/>
        <w:gridCol w:w="3447"/>
      </w:tblGrid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0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null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1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eins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2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zwei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3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drei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4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vier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5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fünf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lastRenderedPageBreak/>
              <w:t>6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sechs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7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sieben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8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acht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9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neun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10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zehn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11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elf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lastRenderedPageBreak/>
              <w:t>12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zwölf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13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dreizehn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14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vierzehn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15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fünf-zehn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16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sech-zehn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17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sieb-zehn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lastRenderedPageBreak/>
              <w:t>18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acht-zehn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19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neun-zehn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20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zwanzig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21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einund-zwanzig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22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zwei-und-zwanzig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23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dreiund-zwanzig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lastRenderedPageBreak/>
              <w:t>24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vierund-zwanzig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25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fünf-und-zwanzig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26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sechs-und-zwanzig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27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sieben-und-zwanzig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28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acht-und-zwanzig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29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neun-und-zwanzig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lastRenderedPageBreak/>
              <w:t>30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dreißig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40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vierzig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50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fünfzig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60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sechzig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70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siebzig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80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achtzig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lastRenderedPageBreak/>
              <w:t>90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neunzig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100</w:t>
            </w:r>
          </w:p>
        </w:tc>
      </w:tr>
      <w:tr w:rsidR="00DF473E" w:rsidRPr="0014512C" w:rsidTr="009D74AC">
        <w:trPr>
          <w:trHeight w:hRule="exact" w:val="3447"/>
        </w:trPr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  <w:r w:rsidRPr="0014512C">
              <w:rPr>
                <w:color w:val="5F5F5F"/>
                <w:sz w:val="96"/>
                <w:szCs w:val="96"/>
              </w:rPr>
              <w:t>hundert</w:t>
            </w: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</w:p>
        </w:tc>
        <w:tc>
          <w:tcPr>
            <w:tcW w:w="3447" w:type="dxa"/>
            <w:vAlign w:val="center"/>
          </w:tcPr>
          <w:p w:rsidR="00DF473E" w:rsidRPr="0014512C" w:rsidRDefault="00DF473E" w:rsidP="009D74AC">
            <w:pPr>
              <w:jc w:val="center"/>
              <w:rPr>
                <w:color w:val="5F5F5F"/>
                <w:sz w:val="96"/>
                <w:szCs w:val="96"/>
              </w:rPr>
            </w:pPr>
          </w:p>
        </w:tc>
      </w:tr>
    </w:tbl>
    <w:p w:rsidR="00DF473E" w:rsidRDefault="00DF473E" w:rsidP="00DF473E"/>
    <w:p w:rsidR="009056A6" w:rsidRPr="00450272" w:rsidRDefault="009056A6" w:rsidP="00450272"/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55A" w:rsidRDefault="006B555A">
      <w:r>
        <w:separator/>
      </w:r>
    </w:p>
  </w:endnote>
  <w:endnote w:type="continuationSeparator" w:id="0">
    <w:p w:rsidR="006B555A" w:rsidRDefault="006B5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DF473E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7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7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55A" w:rsidRDefault="006B555A">
      <w:r>
        <w:separator/>
      </w:r>
    </w:p>
  </w:footnote>
  <w:footnote w:type="continuationSeparator" w:id="0">
    <w:p w:rsidR="006B555A" w:rsidRDefault="006B5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3E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B555A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DF473E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F473E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F473E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7</Pages>
  <Words>67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2011-07-18T11:25:00Z</dcterms:created>
  <dcterms:modified xsi:type="dcterms:W3CDTF">2011-07-18T11:25:00Z</dcterms:modified>
</cp:coreProperties>
</file>