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10137"/>
      </w:tblGrid>
      <w:tr w:rsidR="00707660" w:rsidTr="00B93512">
        <w:trPr>
          <w:trHeight w:hRule="exact" w:val="4820"/>
        </w:trPr>
        <w:tc>
          <w:tcPr>
            <w:tcW w:w="10344" w:type="dxa"/>
            <w:vAlign w:val="center"/>
          </w:tcPr>
          <w:p w:rsidR="00707660" w:rsidRPr="00C06D33" w:rsidRDefault="00707660" w:rsidP="00B93512">
            <w:pPr>
              <w:jc w:val="center"/>
              <w:rPr>
                <w:sz w:val="400"/>
                <w:szCs w:val="400"/>
              </w:rPr>
            </w:pPr>
            <w:r w:rsidRPr="00C06D33">
              <w:rPr>
                <w:sz w:val="400"/>
                <w:szCs w:val="400"/>
              </w:rPr>
              <w:t>auf</w:t>
            </w:r>
          </w:p>
        </w:tc>
      </w:tr>
      <w:tr w:rsidR="00707660" w:rsidTr="00B93512">
        <w:trPr>
          <w:trHeight w:hRule="exact" w:val="4820"/>
        </w:trPr>
        <w:tc>
          <w:tcPr>
            <w:tcW w:w="10344" w:type="dxa"/>
            <w:vAlign w:val="center"/>
          </w:tcPr>
          <w:p w:rsidR="00707660" w:rsidRPr="00C06D33" w:rsidRDefault="00707660" w:rsidP="00B93512">
            <w:pPr>
              <w:jc w:val="center"/>
              <w:rPr>
                <w:sz w:val="400"/>
                <w:szCs w:val="400"/>
              </w:rPr>
            </w:pPr>
            <w:r w:rsidRPr="00C06D33">
              <w:rPr>
                <w:sz w:val="400"/>
                <w:szCs w:val="400"/>
              </w:rPr>
              <w:t>unter</w:t>
            </w:r>
          </w:p>
        </w:tc>
      </w:tr>
      <w:tr w:rsidR="00707660" w:rsidTr="00B93512">
        <w:trPr>
          <w:trHeight w:hRule="exact" w:val="4820"/>
        </w:trPr>
        <w:tc>
          <w:tcPr>
            <w:tcW w:w="10344" w:type="dxa"/>
            <w:vAlign w:val="center"/>
          </w:tcPr>
          <w:p w:rsidR="00707660" w:rsidRPr="00C06D33" w:rsidRDefault="00707660" w:rsidP="00B93512">
            <w:pPr>
              <w:jc w:val="center"/>
              <w:rPr>
                <w:sz w:val="400"/>
                <w:szCs w:val="400"/>
              </w:rPr>
            </w:pPr>
            <w:r w:rsidRPr="00C06D33">
              <w:rPr>
                <w:sz w:val="400"/>
                <w:szCs w:val="400"/>
              </w:rPr>
              <w:t>über</w:t>
            </w:r>
          </w:p>
        </w:tc>
      </w:tr>
      <w:tr w:rsidR="00707660" w:rsidTr="00B93512">
        <w:trPr>
          <w:trHeight w:hRule="exact" w:val="4820"/>
        </w:trPr>
        <w:tc>
          <w:tcPr>
            <w:tcW w:w="10344" w:type="dxa"/>
            <w:vAlign w:val="center"/>
          </w:tcPr>
          <w:p w:rsidR="00707660" w:rsidRPr="00C06D33" w:rsidRDefault="00707660" w:rsidP="00B93512">
            <w:pPr>
              <w:jc w:val="center"/>
              <w:rPr>
                <w:sz w:val="400"/>
                <w:szCs w:val="400"/>
              </w:rPr>
            </w:pPr>
            <w:r w:rsidRPr="00C06D33">
              <w:rPr>
                <w:sz w:val="400"/>
                <w:szCs w:val="400"/>
              </w:rPr>
              <w:lastRenderedPageBreak/>
              <w:t>links</w:t>
            </w:r>
          </w:p>
        </w:tc>
      </w:tr>
      <w:tr w:rsidR="00707660" w:rsidTr="00B93512">
        <w:trPr>
          <w:trHeight w:hRule="exact" w:val="4820"/>
        </w:trPr>
        <w:tc>
          <w:tcPr>
            <w:tcW w:w="10344" w:type="dxa"/>
            <w:vAlign w:val="center"/>
          </w:tcPr>
          <w:p w:rsidR="00707660" w:rsidRPr="00C06D33" w:rsidRDefault="00707660" w:rsidP="00B93512">
            <w:pPr>
              <w:jc w:val="center"/>
              <w:rPr>
                <w:sz w:val="400"/>
                <w:szCs w:val="400"/>
              </w:rPr>
            </w:pPr>
            <w:r w:rsidRPr="00C06D33">
              <w:rPr>
                <w:sz w:val="400"/>
                <w:szCs w:val="400"/>
              </w:rPr>
              <w:t>rechts</w:t>
            </w:r>
          </w:p>
        </w:tc>
      </w:tr>
      <w:tr w:rsidR="00707660" w:rsidTr="00B93512">
        <w:trPr>
          <w:trHeight w:hRule="exact" w:val="4820"/>
        </w:trPr>
        <w:tc>
          <w:tcPr>
            <w:tcW w:w="10344" w:type="dxa"/>
            <w:vAlign w:val="center"/>
          </w:tcPr>
          <w:p w:rsidR="00707660" w:rsidRPr="00C06D33" w:rsidRDefault="00707660" w:rsidP="00B93512">
            <w:pPr>
              <w:jc w:val="center"/>
              <w:rPr>
                <w:sz w:val="400"/>
                <w:szCs w:val="400"/>
              </w:rPr>
            </w:pPr>
            <w:r w:rsidRPr="00C06D33">
              <w:rPr>
                <w:sz w:val="400"/>
                <w:szCs w:val="400"/>
              </w:rPr>
              <w:t>neben</w:t>
            </w:r>
          </w:p>
        </w:tc>
      </w:tr>
      <w:tr w:rsidR="00707660" w:rsidTr="00B93512">
        <w:trPr>
          <w:trHeight w:hRule="exact" w:val="4820"/>
        </w:trPr>
        <w:tc>
          <w:tcPr>
            <w:tcW w:w="10344" w:type="dxa"/>
            <w:vAlign w:val="center"/>
          </w:tcPr>
          <w:p w:rsidR="00707660" w:rsidRPr="00C06D33" w:rsidRDefault="00707660" w:rsidP="00B93512">
            <w:pPr>
              <w:jc w:val="center"/>
              <w:rPr>
                <w:sz w:val="400"/>
                <w:szCs w:val="400"/>
              </w:rPr>
            </w:pPr>
            <w:r w:rsidRPr="00C06D33">
              <w:rPr>
                <w:sz w:val="400"/>
                <w:szCs w:val="400"/>
              </w:rPr>
              <w:lastRenderedPageBreak/>
              <w:t>hinter</w:t>
            </w:r>
          </w:p>
        </w:tc>
      </w:tr>
      <w:tr w:rsidR="00707660" w:rsidTr="00B93512">
        <w:trPr>
          <w:trHeight w:hRule="exact" w:val="4820"/>
        </w:trPr>
        <w:tc>
          <w:tcPr>
            <w:tcW w:w="10344" w:type="dxa"/>
            <w:vAlign w:val="center"/>
          </w:tcPr>
          <w:p w:rsidR="00707660" w:rsidRPr="00C06D33" w:rsidRDefault="00707660" w:rsidP="00B93512">
            <w:pPr>
              <w:jc w:val="center"/>
              <w:rPr>
                <w:sz w:val="400"/>
                <w:szCs w:val="400"/>
              </w:rPr>
            </w:pPr>
            <w:r w:rsidRPr="00C06D33">
              <w:rPr>
                <w:sz w:val="400"/>
                <w:szCs w:val="400"/>
              </w:rPr>
              <w:t>vor</w:t>
            </w:r>
          </w:p>
        </w:tc>
      </w:tr>
      <w:tr w:rsidR="00707660" w:rsidTr="00B93512">
        <w:trPr>
          <w:trHeight w:hRule="exact" w:val="4820"/>
        </w:trPr>
        <w:tc>
          <w:tcPr>
            <w:tcW w:w="10344" w:type="dxa"/>
            <w:vAlign w:val="center"/>
          </w:tcPr>
          <w:p w:rsidR="00707660" w:rsidRPr="00C06D33" w:rsidRDefault="00707660" w:rsidP="00B93512">
            <w:pPr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in</w:t>
            </w:r>
          </w:p>
        </w:tc>
      </w:tr>
    </w:tbl>
    <w:p w:rsidR="00707660" w:rsidRDefault="00707660" w:rsidP="00707660"/>
    <w:p w:rsidR="009056A6" w:rsidRPr="00707660" w:rsidRDefault="009056A6" w:rsidP="00450272">
      <w:pPr>
        <w:rPr>
          <w:sz w:val="2"/>
          <w:szCs w:val="2"/>
        </w:rPr>
      </w:pPr>
    </w:p>
    <w:sectPr w:rsidR="009056A6" w:rsidRPr="00707660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0D5" w:rsidRDefault="005400D5">
      <w:r>
        <w:separator/>
      </w:r>
    </w:p>
  </w:endnote>
  <w:endnote w:type="continuationSeparator" w:id="0">
    <w:p w:rsidR="005400D5" w:rsidRDefault="00540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707660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3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3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0D5" w:rsidRDefault="005400D5">
      <w:r>
        <w:separator/>
      </w:r>
    </w:p>
  </w:footnote>
  <w:footnote w:type="continuationSeparator" w:id="0">
    <w:p w:rsidR="005400D5" w:rsidRDefault="00540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60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400D5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07660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07660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07660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3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2011-07-19T09:12:00Z</dcterms:created>
  <dcterms:modified xsi:type="dcterms:W3CDTF">2011-07-19T09:12:00Z</dcterms:modified>
</cp:coreProperties>
</file>