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068" w:rsidRDefault="00FE2068" w:rsidP="00FE2068">
      <w:pPr>
        <w:pStyle w:val="Titel"/>
      </w:pPr>
      <w:r>
        <w:t>Landeskunde im universitären Kontext - AStA</w:t>
      </w:r>
    </w:p>
    <w:p w:rsidR="00FE2068" w:rsidRPr="00A36AF5" w:rsidRDefault="00FE2068" w:rsidP="00FE2068">
      <w:pPr>
        <w:rPr>
          <w:b/>
        </w:rPr>
      </w:pPr>
      <w:r w:rsidRPr="00A36AF5">
        <w:rPr>
          <w:b/>
        </w:rPr>
        <w:t>1. Welche Veranstaltungen, Aktivitäten und Orte werden gezeigt?</w:t>
      </w:r>
    </w:p>
    <w:p w:rsidR="00FE2068" w:rsidRDefault="00FE2068" w:rsidP="00FE2068">
      <w:pPr>
        <w:pStyle w:val="Listenabsatz"/>
        <w:numPr>
          <w:ilvl w:val="0"/>
          <w:numId w:val="1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1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1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1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1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1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2. Wie ist die Studierendenschaft organisiert?</w:t>
      </w:r>
    </w:p>
    <w:p w:rsidR="00FE2068" w:rsidRDefault="00FE2068" w:rsidP="00FE2068">
      <w:pPr>
        <w:spacing w:before="120"/>
        <w:ind w:left="426"/>
      </w:pPr>
      <w:r>
        <w:t>___________________________________________________________________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3. Wen wählen die Studenten?</w:t>
      </w:r>
    </w:p>
    <w:p w:rsidR="00FE2068" w:rsidRDefault="00FE2068" w:rsidP="00FE2068">
      <w:pPr>
        <w:pStyle w:val="Listenabsatz"/>
        <w:numPr>
          <w:ilvl w:val="0"/>
          <w:numId w:val="3"/>
        </w:numPr>
        <w:spacing w:before="120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3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4. An wen sollen sich die Studenten wenden, wenn sie Probleme haben?</w:t>
      </w:r>
    </w:p>
    <w:p w:rsidR="00FE2068" w:rsidRDefault="00FE2068" w:rsidP="00FE2068">
      <w:pPr>
        <w:spacing w:before="120"/>
        <w:ind w:left="426"/>
      </w:pPr>
      <w:r>
        <w:t>___________________________________________________________________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5. Welcher Ausschuss ist der wichtigste?</w:t>
      </w:r>
    </w:p>
    <w:p w:rsidR="00FE2068" w:rsidRDefault="00FE2068" w:rsidP="00FE2068">
      <w:pPr>
        <w:spacing w:before="120"/>
        <w:ind w:left="426"/>
      </w:pPr>
      <w:r>
        <w:t>___________________________________________________________________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6. Was sind seine Aufgaben?</w:t>
      </w:r>
    </w:p>
    <w:p w:rsidR="00FE2068" w:rsidRDefault="00FE2068" w:rsidP="00FE2068">
      <w:pPr>
        <w:pStyle w:val="Listenabsatz"/>
        <w:numPr>
          <w:ilvl w:val="0"/>
          <w:numId w:val="2"/>
        </w:numPr>
        <w:spacing w:before="120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2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2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2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7. Was bedeuten die folgenden Abkürzungen?</w:t>
      </w:r>
      <w:r w:rsidRPr="00A36AF5">
        <w:rPr>
          <w:b/>
          <w:noProof/>
        </w:rPr>
        <w:t xml:space="preserve"> </w:t>
      </w:r>
    </w:p>
    <w:p w:rsidR="00FE2068" w:rsidRDefault="00FE2068" w:rsidP="00FE2068">
      <w:pPr>
        <w:tabs>
          <w:tab w:val="left" w:pos="709"/>
          <w:tab w:val="left" w:pos="1134"/>
        </w:tabs>
        <w:spacing w:before="120"/>
        <w:ind w:left="426"/>
      </w:pPr>
      <w:r>
        <w:t>StuPa</w:t>
      </w:r>
      <w:r>
        <w:tab/>
        <w:t>=</w:t>
      </w:r>
      <w:r>
        <w:tab/>
        <w:t>___________________________________________________________________</w:t>
      </w:r>
    </w:p>
    <w:p w:rsidR="00FE2068" w:rsidRDefault="00FE2068" w:rsidP="00FE2068">
      <w:pPr>
        <w:tabs>
          <w:tab w:val="left" w:pos="709"/>
          <w:tab w:val="left" w:pos="1134"/>
        </w:tabs>
        <w:spacing w:before="120"/>
        <w:ind w:left="426"/>
      </w:pPr>
      <w:r>
        <w:t>FSR</w:t>
      </w:r>
      <w:r>
        <w:tab/>
        <w:t>=</w:t>
      </w:r>
      <w:r>
        <w:tab/>
        <w:t>___________________________________________________________________</w:t>
      </w:r>
    </w:p>
    <w:p w:rsidR="00FE2068" w:rsidRPr="00E17DD7" w:rsidRDefault="00FE2068" w:rsidP="00FE2068">
      <w:pPr>
        <w:tabs>
          <w:tab w:val="left" w:pos="709"/>
          <w:tab w:val="left" w:pos="1134"/>
        </w:tabs>
        <w:spacing w:before="120"/>
        <w:ind w:left="426"/>
      </w:pPr>
      <w:r>
        <w:t>AStA</w:t>
      </w:r>
      <w:r>
        <w:tab/>
        <w:t>=</w:t>
      </w:r>
      <w:r>
        <w:tab/>
        <w:t>___________________________________________________________________</w:t>
      </w:r>
    </w:p>
    <w:p w:rsidR="00FE2068" w:rsidRDefault="00FE2068" w:rsidP="00FE2068">
      <w:r>
        <w:br w:type="page"/>
      </w:r>
    </w:p>
    <w:p w:rsidR="00FE2068" w:rsidRPr="00A36AF5" w:rsidRDefault="00FE2068" w:rsidP="00FE2068">
      <w:pPr>
        <w:rPr>
          <w:b/>
        </w:rPr>
      </w:pPr>
      <w:r w:rsidRPr="00A36AF5">
        <w:rPr>
          <w:b/>
        </w:rPr>
        <w:t>8. Vervollständigt das folgende Schema!</w:t>
      </w:r>
    </w:p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67310</wp:posOffset>
                </wp:positionV>
                <wp:extent cx="5969000" cy="381000"/>
                <wp:effectExtent l="0" t="0" r="12700" b="19050"/>
                <wp:wrapNone/>
                <wp:docPr id="61" name="Rechtec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90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CA1569" w:rsidRDefault="00FE2068" w:rsidP="00FE2068">
                            <w:pPr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CA1569">
                              <w:rPr>
                                <w:b/>
                                <w:sz w:val="40"/>
                                <w:szCs w:val="40"/>
                              </w:rPr>
                              <w:t>Studierendenschaft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2" o:spid="_x0000_s1026" style="position:absolute;left:0;text-align:left;margin-left:-2.9pt;margin-top:5.3pt;width:470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" fillcolor="window" strokecolor="#f79646" strokeweight="2pt">
                <v:path arrowok="t"/>
                <v:textbox>
                  <w:txbxContent>
                    <w:p w:rsidR="00FE2068" w:rsidRPr="00CA1569" w:rsidRDefault="00FE2068" w:rsidP="00FE2068">
                      <w:pPr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CA1569">
                        <w:rPr>
                          <w:b/>
                          <w:sz w:val="40"/>
                          <w:szCs w:val="40"/>
                        </w:rPr>
                        <w:t>Studierendenschaft</w:t>
                      </w:r>
                    </w:p>
                  </w:txbxContent>
                </v:textbox>
              </v:rect>
            </w:pict>
          </mc:Fallback>
        </mc:AlternateContent>
      </w:r>
    </w:p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4992370</wp:posOffset>
                </wp:positionH>
                <wp:positionV relativeFrom="paragraph">
                  <wp:posOffset>88265</wp:posOffset>
                </wp:positionV>
                <wp:extent cx="45085" cy="266700"/>
                <wp:effectExtent l="19050" t="0" r="31115" b="38100"/>
                <wp:wrapNone/>
                <wp:docPr id="60" name="Pfeil nach unte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Pfeil nach unten 12" o:spid="_x0000_s1026" type="#_x0000_t67" style="position:absolute;margin-left:393.1pt;margin-top:6.95pt;width:3.5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" adj="19774" fillcolor="#4f81bd" strokecolor="#385d8a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88265</wp:posOffset>
                </wp:positionV>
                <wp:extent cx="45085" cy="266700"/>
                <wp:effectExtent l="19050" t="0" r="31115" b="38100"/>
                <wp:wrapNone/>
                <wp:docPr id="59" name="Pfeil nach unten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11" o:spid="_x0000_s1026" type="#_x0000_t67" style="position:absolute;margin-left:227.1pt;margin-top:6.95pt;width:3.55pt;height:2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" adj="19774" fillcolor="#4f81bd" strokecolor="#385d8a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814070</wp:posOffset>
                </wp:positionH>
                <wp:positionV relativeFrom="paragraph">
                  <wp:posOffset>88265</wp:posOffset>
                </wp:positionV>
                <wp:extent cx="45720" cy="266700"/>
                <wp:effectExtent l="19050" t="0" r="30480" b="38100"/>
                <wp:wrapNone/>
                <wp:docPr id="58" name="Pfeil nach unten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10" o:spid="_x0000_s1026" type="#_x0000_t67" style="position:absolute;margin-left:64.1pt;margin-top:6.95pt;width:3.6pt;height:2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" adj="19749" fillcolor="#4f81bd" strokecolor="#385d8a" strokeweight="2pt">
                <v:path arrowok="t"/>
              </v:shape>
            </w:pict>
          </mc:Fallback>
        </mc:AlternateContent>
      </w:r>
    </w:p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43815</wp:posOffset>
                </wp:positionV>
                <wp:extent cx="1790700" cy="457200"/>
                <wp:effectExtent l="0" t="0" r="19050" b="19050"/>
                <wp:wrapNone/>
                <wp:docPr id="57" name="Rechtec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5" o:spid="_x0000_s1026" style="position:absolute;margin-left:160.1pt;margin-top:3.45pt;width:141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" fillcolor="window" strokecolor="#f79646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43815</wp:posOffset>
                </wp:positionV>
                <wp:extent cx="1790700" cy="457200"/>
                <wp:effectExtent l="0" t="0" r="19050" b="19050"/>
                <wp:wrapNone/>
                <wp:docPr id="56" name="Rechtec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4" o:spid="_x0000_s1026" style="position:absolute;margin-left:326.1pt;margin-top:3.45pt;width:141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" fillcolor="window" strokecolor="#f79646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43815</wp:posOffset>
                </wp:positionV>
                <wp:extent cx="1790700" cy="457200"/>
                <wp:effectExtent l="0" t="0" r="19050" b="19050"/>
                <wp:wrapNone/>
                <wp:docPr id="55" name="Rechtec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3" o:spid="_x0000_s1026" style="position:absolute;margin-left:-2.9pt;margin-top:3.45pt;width:141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" fillcolor="window" strokecolor="#f79646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2871470</wp:posOffset>
                </wp:positionH>
                <wp:positionV relativeFrom="paragraph">
                  <wp:posOffset>506095</wp:posOffset>
                </wp:positionV>
                <wp:extent cx="45085" cy="266700"/>
                <wp:effectExtent l="19050" t="0" r="31115" b="38100"/>
                <wp:wrapNone/>
                <wp:docPr id="54" name="Pfeil nach unte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14" o:spid="_x0000_s1026" type="#_x0000_t67" style="position:absolute;margin-left:226.1pt;margin-top:39.85pt;width:3.55pt;height:2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" adj="19774" fillcolor="#4f81bd" strokecolor="#385d8a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801370</wp:posOffset>
                </wp:positionH>
                <wp:positionV relativeFrom="paragraph">
                  <wp:posOffset>506095</wp:posOffset>
                </wp:positionV>
                <wp:extent cx="45085" cy="266700"/>
                <wp:effectExtent l="19050" t="0" r="31115" b="38100"/>
                <wp:wrapNone/>
                <wp:docPr id="53" name="Pfeil nach unten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13" o:spid="_x0000_s1026" type="#_x0000_t67" style="position:absolute;margin-left:63.1pt;margin-top:39.85pt;width:3.55pt;height:2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" adj="19774" fillcolor="#4f81bd" strokecolor="#385d8a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4979670</wp:posOffset>
                </wp:positionH>
                <wp:positionV relativeFrom="paragraph">
                  <wp:posOffset>506095</wp:posOffset>
                </wp:positionV>
                <wp:extent cx="45085" cy="266700"/>
                <wp:effectExtent l="19050" t="0" r="31115" b="38100"/>
                <wp:wrapNone/>
                <wp:docPr id="52" name="Pfeil nach unten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15" o:spid="_x0000_s1026" type="#_x0000_t67" style="position:absolute;margin-left:392.1pt;margin-top:39.85pt;width:3.55pt;height:21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" adj="19774" fillcolor="#4f81bd" strokecolor="#385d8a" strokeweight="2pt">
                <v:path arrowok="t"/>
              </v:shape>
            </w:pict>
          </mc:Fallback>
        </mc:AlternateContent>
      </w:r>
    </w:p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97155</wp:posOffset>
                </wp:positionV>
                <wp:extent cx="1790700" cy="457200"/>
                <wp:effectExtent l="0" t="0" r="19050" b="19050"/>
                <wp:wrapNone/>
                <wp:docPr id="51" name="Rechteck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6" o:spid="_x0000_s1026" style="position:absolute;margin-left:-2.9pt;margin-top:7.65pt;width:141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" fillcolor="window" strokecolor="#f79646" strokeweight="2pt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97155</wp:posOffset>
                </wp:positionV>
                <wp:extent cx="3898900" cy="457200"/>
                <wp:effectExtent l="0" t="0" r="25400" b="19050"/>
                <wp:wrapNone/>
                <wp:docPr id="50" name="Rechteck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989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7" o:spid="_x0000_s1026" style="position:absolute;margin-left:160.1pt;margin-top:7.65pt;width:307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" fillcolor="window" strokecolor="#f79646" strokeweight="2pt">
                <v:path arrowok="t"/>
              </v:rect>
            </w:pict>
          </mc:Fallback>
        </mc:AlternateContent>
      </w:r>
    </w:p>
    <w:p w:rsidR="00FE2068" w:rsidRDefault="00FE2068" w:rsidP="00FE2068"/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17145</wp:posOffset>
                </wp:positionV>
                <wp:extent cx="45085" cy="266700"/>
                <wp:effectExtent l="19050" t="0" r="31115" b="38100"/>
                <wp:wrapNone/>
                <wp:docPr id="49" name="Pfeil nach unt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16" o:spid="_x0000_s1026" type="#_x0000_t67" style="position:absolute;margin-left:301.65pt;margin-top:1.35pt;width:3.55pt;height:2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" adj="19774" fillcolor="#4f81bd" strokecolor="#385d8a" strokeweight="2pt">
                <v:path arrowok="t"/>
              </v:shape>
            </w:pict>
          </mc:Fallback>
        </mc:AlternateContent>
      </w:r>
    </w:p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143510</wp:posOffset>
                </wp:positionV>
                <wp:extent cx="3898900" cy="1143000"/>
                <wp:effectExtent l="0" t="0" r="25400" b="19050"/>
                <wp:wrapNone/>
                <wp:docPr id="48" name="Rechteck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98900" cy="1143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331A6C" w:rsidRDefault="00FE2068" w:rsidP="00FE206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31A6C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Ausschüsse</w:t>
                            </w:r>
                          </w:p>
                          <w:p w:rsidR="00FE2068" w:rsidRDefault="00FE2068" w:rsidP="00FE2068">
                            <w:pPr>
                              <w:spacing w:before="120"/>
                              <w:jc w:val="center"/>
                            </w:pPr>
                            <w:r>
                              <w:t>________________________________________</w:t>
                            </w:r>
                          </w:p>
                          <w:p w:rsidR="00FE2068" w:rsidRDefault="00FE2068" w:rsidP="00FE2068">
                            <w:pPr>
                              <w:spacing w:before="120"/>
                              <w:jc w:val="center"/>
                            </w:pPr>
                            <w:r>
                              <w:t>________________________________________</w:t>
                            </w:r>
                          </w:p>
                          <w:p w:rsidR="00FE2068" w:rsidRDefault="00FE2068" w:rsidP="00FE2068">
                            <w:pPr>
                              <w:spacing w:before="120"/>
                              <w:jc w:val="center"/>
                            </w:pPr>
                            <w:r>
                              <w:t>________________________________________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8" o:spid="_x0000_s1027" style="position:absolute;left:0;text-align:left;margin-left:160.1pt;margin-top:11.3pt;width:307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" fillcolor="window" strokecolor="#f79646" strokeweight="2pt">
                <v:path arrowok="t"/>
                <v:textbox>
                  <w:txbxContent>
                    <w:p w:rsidR="00FE2068" w:rsidRPr="00331A6C" w:rsidRDefault="00FE2068" w:rsidP="00FE2068">
                      <w:pPr>
                        <w:jc w:val="center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  <w:r w:rsidRPr="00331A6C">
                        <w:rPr>
                          <w:b/>
                          <w:sz w:val="32"/>
                          <w:szCs w:val="32"/>
                          <w:u w:val="single"/>
                        </w:rPr>
                        <w:t>Ausschüsse</w:t>
                      </w:r>
                    </w:p>
                    <w:p w:rsidR="00FE2068" w:rsidRDefault="00FE2068" w:rsidP="00FE2068">
                      <w:pPr>
                        <w:spacing w:before="120"/>
                        <w:jc w:val="center"/>
                      </w:pPr>
                      <w:r>
                        <w:t>________________________________________</w:t>
                      </w:r>
                    </w:p>
                    <w:p w:rsidR="00FE2068" w:rsidRDefault="00FE2068" w:rsidP="00FE2068">
                      <w:pPr>
                        <w:spacing w:before="120"/>
                        <w:jc w:val="center"/>
                      </w:pPr>
                      <w:r>
                        <w:t>________________________________________</w:t>
                      </w:r>
                    </w:p>
                    <w:p w:rsidR="00FE2068" w:rsidRDefault="00FE2068" w:rsidP="00FE2068">
                      <w:pPr>
                        <w:spacing w:before="120"/>
                        <w:jc w:val="center"/>
                      </w:pPr>
                      <w:r>
                        <w:t>________________________________________</w:t>
                      </w:r>
                    </w:p>
                  </w:txbxContent>
                </v:textbox>
              </v:rect>
            </w:pict>
          </mc:Fallback>
        </mc:AlternateContent>
      </w:r>
    </w:p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138430</wp:posOffset>
                </wp:positionV>
                <wp:extent cx="3898900" cy="457200"/>
                <wp:effectExtent l="0" t="0" r="25400" b="19050"/>
                <wp:wrapNone/>
                <wp:docPr id="47" name="Rechteck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989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9" o:spid="_x0000_s1026" style="position:absolute;margin-left:160.1pt;margin-top:10.9pt;width:307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" fillcolor="window" strokecolor="#f79646" strokeweight="2pt">
                <v:path arrowok="t"/>
              </v:rect>
            </w:pict>
          </mc:Fallback>
        </mc:AlternateContent>
      </w:r>
    </w:p>
    <w:p w:rsidR="00FE2068" w:rsidRDefault="00FE2068" w:rsidP="00FE2068"/>
    <w:p w:rsidR="00FE2068" w:rsidRDefault="00FE2068" w:rsidP="00FE2068"/>
    <w:p w:rsidR="00FE2068" w:rsidRDefault="00FE2068" w:rsidP="00FE2068"/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9. Wer ist der FSR?</w:t>
      </w:r>
    </w:p>
    <w:p w:rsidR="00FE2068" w:rsidRDefault="00FE2068" w:rsidP="00FE2068">
      <w:pPr>
        <w:spacing w:before="120"/>
        <w:ind w:left="426"/>
      </w:pPr>
      <w:r>
        <w:t>___________________________________________________________________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10. Was tut der FSR?</w:t>
      </w:r>
    </w:p>
    <w:p w:rsidR="00FE2068" w:rsidRDefault="00FE2068" w:rsidP="00FE2068">
      <w:pPr>
        <w:pStyle w:val="Listenabsatz"/>
        <w:numPr>
          <w:ilvl w:val="0"/>
          <w:numId w:val="4"/>
        </w:numPr>
        <w:spacing w:before="120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4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4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4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11. Welchen Service bietet der AStA noch?</w:t>
      </w:r>
    </w:p>
    <w:p w:rsidR="00FE2068" w:rsidRDefault="00FE2068" w:rsidP="00FE2068">
      <w:pPr>
        <w:pStyle w:val="Listenabsatz"/>
        <w:numPr>
          <w:ilvl w:val="0"/>
          <w:numId w:val="5"/>
        </w:numPr>
        <w:spacing w:before="120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5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5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>
      <w:pPr>
        <w:pStyle w:val="Listenabsatz"/>
        <w:numPr>
          <w:ilvl w:val="0"/>
          <w:numId w:val="5"/>
        </w:numPr>
        <w:spacing w:before="120"/>
        <w:ind w:left="714" w:hanging="357"/>
        <w:contextualSpacing w:val="0"/>
      </w:pPr>
      <w:r>
        <w:t>___________________________________________________________________</w:t>
      </w:r>
    </w:p>
    <w:p w:rsidR="00FE2068" w:rsidRDefault="00FE2068" w:rsidP="00FE2068"/>
    <w:p w:rsidR="00FE2068" w:rsidRDefault="00FE2068" w:rsidP="00FE2068">
      <w:r>
        <w:t xml:space="preserve">[Quelle des Videos: </w:t>
      </w:r>
      <w:r w:rsidRPr="00625213">
        <w:t>http://www.youtube.com/watch?v=VdiWQnE9SSc</w:t>
      </w:r>
      <w:r>
        <w:t>]</w:t>
      </w:r>
      <w:r>
        <w:br w:type="page"/>
      </w:r>
    </w:p>
    <w:p w:rsidR="00FE2068" w:rsidRDefault="00FE2068" w:rsidP="00FE2068">
      <w:pPr>
        <w:pStyle w:val="Titel"/>
      </w:pPr>
      <w:r>
        <w:t>Landeskunde im universitären Kontext – AStA (Lösungen)</w:t>
      </w:r>
    </w:p>
    <w:p w:rsidR="00FE2068" w:rsidRPr="00A36AF5" w:rsidRDefault="00FE2068" w:rsidP="00FE2068">
      <w:pPr>
        <w:rPr>
          <w:b/>
        </w:rPr>
      </w:pPr>
      <w:r w:rsidRPr="00A36AF5">
        <w:rPr>
          <w:b/>
        </w:rPr>
        <w:t>1. Welche Veranstaltungen, Aktivitäten und Orte werden gezeigt?</w:t>
      </w:r>
    </w:p>
    <w:p w:rsidR="00FE2068" w:rsidRDefault="00FE2068" w:rsidP="00FE2068">
      <w:pPr>
        <w:pStyle w:val="Listenabsatz"/>
        <w:numPr>
          <w:ilvl w:val="0"/>
          <w:numId w:val="6"/>
        </w:numPr>
        <w:spacing w:before="120"/>
        <w:contextualSpacing w:val="0"/>
      </w:pPr>
      <w:r>
        <w:t>Demonstration</w:t>
      </w:r>
    </w:p>
    <w:p w:rsidR="00FE2068" w:rsidRDefault="00FE2068" w:rsidP="00FE2068">
      <w:pPr>
        <w:pStyle w:val="Listenabsatz"/>
        <w:numPr>
          <w:ilvl w:val="0"/>
          <w:numId w:val="6"/>
        </w:numPr>
        <w:spacing w:before="120"/>
        <w:contextualSpacing w:val="0"/>
      </w:pPr>
      <w:r>
        <w:t>Veranstaltungen, z.B. Sommerfest</w:t>
      </w:r>
    </w:p>
    <w:p w:rsidR="00FE2068" w:rsidRDefault="00FE2068" w:rsidP="00FE2068">
      <w:pPr>
        <w:pStyle w:val="Listenabsatz"/>
        <w:numPr>
          <w:ilvl w:val="0"/>
          <w:numId w:val="6"/>
        </w:numPr>
        <w:spacing w:before="120"/>
        <w:contextualSpacing w:val="0"/>
      </w:pPr>
      <w:r>
        <w:t>Tanzen</w:t>
      </w:r>
    </w:p>
    <w:p w:rsidR="00FE2068" w:rsidRDefault="00FE2068" w:rsidP="00FE2068">
      <w:pPr>
        <w:pStyle w:val="Listenabsatz"/>
        <w:numPr>
          <w:ilvl w:val="0"/>
          <w:numId w:val="6"/>
        </w:numPr>
        <w:spacing w:before="120"/>
        <w:contextualSpacing w:val="0"/>
      </w:pPr>
      <w:r>
        <w:t>Sport, z.B. Basketball</w:t>
      </w:r>
    </w:p>
    <w:p w:rsidR="00FE2068" w:rsidRDefault="00FE2068" w:rsidP="00FE2068">
      <w:pPr>
        <w:pStyle w:val="Listenabsatz"/>
        <w:numPr>
          <w:ilvl w:val="0"/>
          <w:numId w:val="6"/>
        </w:numPr>
        <w:spacing w:before="120"/>
        <w:contextualSpacing w:val="0"/>
      </w:pPr>
      <w:r>
        <w:t>Sport, z.B. Schwimmen</w:t>
      </w:r>
    </w:p>
    <w:p w:rsidR="00FE2068" w:rsidRDefault="00FE2068" w:rsidP="00FE2068">
      <w:pPr>
        <w:pStyle w:val="Listenabsatz"/>
        <w:numPr>
          <w:ilvl w:val="0"/>
          <w:numId w:val="6"/>
        </w:numPr>
        <w:spacing w:before="120"/>
        <w:contextualSpacing w:val="0"/>
      </w:pPr>
      <w:r>
        <w:t>AStA-Büro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2. Wie ist die Studierendenschaft organisiert?</w:t>
      </w:r>
    </w:p>
    <w:p w:rsidR="00FE2068" w:rsidRDefault="00FE2068" w:rsidP="00FE2068">
      <w:pPr>
        <w:spacing w:before="120"/>
        <w:ind w:left="426"/>
      </w:pPr>
      <w:r>
        <w:t>demokratisch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3. Wen wählen die Studenten?</w:t>
      </w:r>
    </w:p>
    <w:p w:rsidR="00FE2068" w:rsidRDefault="00FE2068" w:rsidP="00FE2068">
      <w:pPr>
        <w:pStyle w:val="Listenabsatz"/>
        <w:numPr>
          <w:ilvl w:val="0"/>
          <w:numId w:val="7"/>
        </w:numPr>
        <w:spacing w:before="120"/>
        <w:contextualSpacing w:val="0"/>
      </w:pPr>
      <w:r>
        <w:t>Studierendenparlament</w:t>
      </w:r>
    </w:p>
    <w:p w:rsidR="00FE2068" w:rsidRDefault="00FE2068" w:rsidP="00FE2068">
      <w:pPr>
        <w:pStyle w:val="Listenabsatz"/>
        <w:numPr>
          <w:ilvl w:val="0"/>
          <w:numId w:val="7"/>
        </w:numPr>
        <w:spacing w:before="120"/>
        <w:contextualSpacing w:val="0"/>
      </w:pPr>
      <w:r>
        <w:t>Fachschaftsrat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4. An wen sollen sich die Studenten wenden, wenn sie Probleme haben?</w:t>
      </w:r>
    </w:p>
    <w:p w:rsidR="00FE2068" w:rsidRDefault="00FE2068" w:rsidP="00FE2068">
      <w:pPr>
        <w:spacing w:before="120"/>
        <w:ind w:left="426"/>
      </w:pPr>
      <w:r>
        <w:t>an den Fachschaftsrat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5. Welcher Ausschuss ist der wichtigste?</w:t>
      </w:r>
    </w:p>
    <w:p w:rsidR="00FE2068" w:rsidRDefault="00FE2068" w:rsidP="00FE2068">
      <w:pPr>
        <w:spacing w:before="120"/>
        <w:ind w:left="426"/>
      </w:pPr>
      <w:r>
        <w:t>der Allgemeine Studierendenausschuss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6. Was sind seine Aufgaben?</w:t>
      </w:r>
    </w:p>
    <w:p w:rsidR="00FE2068" w:rsidRDefault="00FE2068" w:rsidP="00FE2068">
      <w:pPr>
        <w:pStyle w:val="Listenabsatz"/>
        <w:numPr>
          <w:ilvl w:val="0"/>
          <w:numId w:val="8"/>
        </w:numPr>
        <w:spacing w:before="120"/>
        <w:contextualSpacing w:val="0"/>
      </w:pPr>
      <w:r>
        <w:t>laufende Geschäfte der Studierendenschaft</w:t>
      </w:r>
    </w:p>
    <w:p w:rsidR="00FE2068" w:rsidRDefault="00FE2068" w:rsidP="00FE2068">
      <w:pPr>
        <w:pStyle w:val="Listenabsatz"/>
        <w:numPr>
          <w:ilvl w:val="0"/>
          <w:numId w:val="8"/>
        </w:numPr>
        <w:spacing w:before="120"/>
        <w:contextualSpacing w:val="0"/>
      </w:pPr>
      <w:r>
        <w:t>Verwaltung der Finanzen</w:t>
      </w:r>
    </w:p>
    <w:p w:rsidR="00FE2068" w:rsidRDefault="00FE2068" w:rsidP="00FE2068">
      <w:pPr>
        <w:pStyle w:val="Listenabsatz"/>
        <w:numPr>
          <w:ilvl w:val="0"/>
          <w:numId w:val="8"/>
        </w:numPr>
        <w:spacing w:before="120"/>
        <w:contextualSpacing w:val="0"/>
      </w:pPr>
      <w:r>
        <w:t>Semesterticket, hier NRW-Ticket</w:t>
      </w:r>
    </w:p>
    <w:p w:rsidR="00FE2068" w:rsidRDefault="00FE2068" w:rsidP="00FE2068">
      <w:pPr>
        <w:pStyle w:val="Listenabsatz"/>
        <w:numPr>
          <w:ilvl w:val="0"/>
          <w:numId w:val="8"/>
        </w:numPr>
        <w:spacing w:before="120"/>
        <w:contextualSpacing w:val="0"/>
      </w:pPr>
      <w:r>
        <w:t>umfangreiches Serviceangebot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7. Was bedeuten die folgenden Abkürzungen?</w:t>
      </w:r>
      <w:r w:rsidRPr="00A36AF5">
        <w:rPr>
          <w:b/>
          <w:noProof/>
        </w:rPr>
        <w:t xml:space="preserve"> </w:t>
      </w:r>
    </w:p>
    <w:p w:rsidR="00FE2068" w:rsidRDefault="00FE2068" w:rsidP="00FE2068">
      <w:pPr>
        <w:tabs>
          <w:tab w:val="left" w:pos="709"/>
          <w:tab w:val="left" w:pos="1134"/>
        </w:tabs>
        <w:spacing w:before="120"/>
        <w:ind w:left="426"/>
      </w:pPr>
      <w:r>
        <w:t>StuPa</w:t>
      </w:r>
      <w:r>
        <w:tab/>
        <w:t>=</w:t>
      </w:r>
      <w:r>
        <w:tab/>
        <w:t>Studierendenparlament</w:t>
      </w:r>
    </w:p>
    <w:p w:rsidR="00FE2068" w:rsidRDefault="00FE2068" w:rsidP="00FE2068">
      <w:pPr>
        <w:tabs>
          <w:tab w:val="left" w:pos="709"/>
          <w:tab w:val="left" w:pos="1134"/>
        </w:tabs>
        <w:spacing w:before="120"/>
        <w:ind w:left="426"/>
      </w:pPr>
      <w:r>
        <w:t>FSR</w:t>
      </w:r>
      <w:r>
        <w:tab/>
        <w:t>=</w:t>
      </w:r>
      <w:r>
        <w:tab/>
        <w:t>Fachschaftsrat</w:t>
      </w:r>
    </w:p>
    <w:p w:rsidR="00FE2068" w:rsidRPr="00E17DD7" w:rsidRDefault="00FE2068" w:rsidP="00FE2068">
      <w:pPr>
        <w:tabs>
          <w:tab w:val="left" w:pos="709"/>
          <w:tab w:val="left" w:pos="1134"/>
        </w:tabs>
        <w:spacing w:before="120"/>
        <w:ind w:left="426"/>
      </w:pPr>
      <w:r>
        <w:t>AStA</w:t>
      </w:r>
      <w:r>
        <w:tab/>
        <w:t>=</w:t>
      </w:r>
      <w:r>
        <w:tab/>
        <w:t>Allgemeiner Studierendenausschuss</w:t>
      </w:r>
    </w:p>
    <w:p w:rsidR="00FE2068" w:rsidRDefault="00FE2068" w:rsidP="00FE2068">
      <w:r>
        <w:br w:type="page"/>
      </w:r>
    </w:p>
    <w:p w:rsidR="00FE2068" w:rsidRPr="00A36AF5" w:rsidRDefault="00FE2068" w:rsidP="00FE2068">
      <w:pPr>
        <w:rPr>
          <w:b/>
        </w:rPr>
      </w:pPr>
      <w:r w:rsidRPr="00A36AF5">
        <w:rPr>
          <w:b/>
        </w:rPr>
        <w:t>8. Vervollständigt das folgende Schema!</w:t>
      </w:r>
    </w:p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67310</wp:posOffset>
                </wp:positionV>
                <wp:extent cx="5969000" cy="381000"/>
                <wp:effectExtent l="0" t="0" r="12700" b="19050"/>
                <wp:wrapNone/>
                <wp:docPr id="46" name="Rechteck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690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F6108E" w:rsidRDefault="00FE2068" w:rsidP="00FE206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F6108E">
                              <w:rPr>
                                <w:b/>
                                <w:sz w:val="32"/>
                                <w:szCs w:val="32"/>
                              </w:rPr>
                              <w:t>Studierendenschaft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17" o:spid="_x0000_s1028" style="position:absolute;left:0;text-align:left;margin-left:-2.9pt;margin-top:5.3pt;width:470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" fillcolor="window" strokecolor="#f79646" strokeweight="2pt">
                <v:path arrowok="t"/>
                <v:textbox>
                  <w:txbxContent>
                    <w:p w:rsidR="00FE2068" w:rsidRPr="00F6108E" w:rsidRDefault="00FE2068" w:rsidP="00FE2068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F6108E">
                        <w:rPr>
                          <w:b/>
                          <w:sz w:val="32"/>
                          <w:szCs w:val="32"/>
                        </w:rPr>
                        <w:t>Studierendenschaft</w:t>
                      </w:r>
                    </w:p>
                  </w:txbxContent>
                </v:textbox>
              </v:rect>
            </w:pict>
          </mc:Fallback>
        </mc:AlternateContent>
      </w:r>
    </w:p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4992370</wp:posOffset>
                </wp:positionH>
                <wp:positionV relativeFrom="paragraph">
                  <wp:posOffset>88265</wp:posOffset>
                </wp:positionV>
                <wp:extent cx="45085" cy="266700"/>
                <wp:effectExtent l="19050" t="0" r="31115" b="38100"/>
                <wp:wrapNone/>
                <wp:docPr id="45" name="Pfeil nach unt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18" o:spid="_x0000_s1026" type="#_x0000_t67" style="position:absolute;margin-left:393.1pt;margin-top:6.95pt;width:3.55pt;height:2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" adj="19774" fillcolor="#4f81bd" strokecolor="#385d8a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2884170</wp:posOffset>
                </wp:positionH>
                <wp:positionV relativeFrom="paragraph">
                  <wp:posOffset>88265</wp:posOffset>
                </wp:positionV>
                <wp:extent cx="45085" cy="266700"/>
                <wp:effectExtent l="19050" t="0" r="31115" b="38100"/>
                <wp:wrapNone/>
                <wp:docPr id="44" name="Pfeil nach unten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19" o:spid="_x0000_s1026" type="#_x0000_t67" style="position:absolute;margin-left:227.1pt;margin-top:6.95pt;width:3.55pt;height:2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" adj="19774" fillcolor="#4f81bd" strokecolor="#385d8a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814070</wp:posOffset>
                </wp:positionH>
                <wp:positionV relativeFrom="paragraph">
                  <wp:posOffset>88265</wp:posOffset>
                </wp:positionV>
                <wp:extent cx="45720" cy="266700"/>
                <wp:effectExtent l="19050" t="0" r="30480" b="38100"/>
                <wp:wrapNone/>
                <wp:docPr id="43" name="Pfeil nach unten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720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20" o:spid="_x0000_s1026" type="#_x0000_t67" style="position:absolute;margin-left:64.1pt;margin-top:6.95pt;width:3.6pt;height:2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" adj="19749" fillcolor="#4f81bd" strokecolor="#385d8a" strokeweight="2pt">
                <v:path arrowok="t"/>
              </v:shape>
            </w:pict>
          </mc:Fallback>
        </mc:AlternateContent>
      </w:r>
    </w:p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43815</wp:posOffset>
                </wp:positionV>
                <wp:extent cx="1790700" cy="457200"/>
                <wp:effectExtent l="0" t="0" r="19050" b="19050"/>
                <wp:wrapNone/>
                <wp:docPr id="42" name="Rechteck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F6108E" w:rsidRDefault="00FE2068" w:rsidP="00FE20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6108E">
                              <w:rPr>
                                <w:b/>
                              </w:rPr>
                              <w:t>DirektkandidatIn für das Stupa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1" o:spid="_x0000_s1029" style="position:absolute;left:0;text-align:left;margin-left:160.1pt;margin-top:3.45pt;width:141pt;height:3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" fillcolor="window" strokecolor="#f79646" strokeweight="2pt">
                <v:path arrowok="t"/>
                <v:textbox>
                  <w:txbxContent>
                    <w:p w:rsidR="00FE2068" w:rsidRPr="00F6108E" w:rsidRDefault="00FE2068" w:rsidP="00FE2068">
                      <w:pPr>
                        <w:jc w:val="center"/>
                        <w:rPr>
                          <w:b/>
                        </w:rPr>
                      </w:pPr>
                      <w:r w:rsidRPr="00F6108E">
                        <w:rPr>
                          <w:b/>
                        </w:rPr>
                        <w:t>DirektkandidatIn für das Stupa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43815</wp:posOffset>
                </wp:positionV>
                <wp:extent cx="1790700" cy="457200"/>
                <wp:effectExtent l="0" t="0" r="19050" b="19050"/>
                <wp:wrapNone/>
                <wp:docPr id="41" name="Rechteck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F6108E" w:rsidRDefault="00FE2068" w:rsidP="00FE20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6108E">
                              <w:rPr>
                                <w:b/>
                              </w:rPr>
                              <w:t>Listen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2" o:spid="_x0000_s1030" style="position:absolute;left:0;text-align:left;margin-left:326.1pt;margin-top:3.45pt;width:141pt;height:3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" fillcolor="window" strokecolor="#f79646" strokeweight="2pt">
                <v:path arrowok="t"/>
                <v:textbox>
                  <w:txbxContent>
                    <w:p w:rsidR="00FE2068" w:rsidRPr="00F6108E" w:rsidRDefault="00FE2068" w:rsidP="00FE2068">
                      <w:pPr>
                        <w:jc w:val="center"/>
                        <w:rPr>
                          <w:b/>
                        </w:rPr>
                      </w:pPr>
                      <w:r w:rsidRPr="00F6108E">
                        <w:rPr>
                          <w:b/>
                        </w:rPr>
                        <w:t>Listen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43815</wp:posOffset>
                </wp:positionV>
                <wp:extent cx="1790700" cy="457200"/>
                <wp:effectExtent l="0" t="0" r="19050" b="19050"/>
                <wp:wrapNone/>
                <wp:docPr id="40" name="Rechteck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F6108E" w:rsidRDefault="00FE2068" w:rsidP="00FE20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6108E">
                              <w:rPr>
                                <w:b/>
                              </w:rPr>
                              <w:t>Fachschaftsrat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3" o:spid="_x0000_s1031" style="position:absolute;left:0;text-align:left;margin-left:-2.9pt;margin-top:3.45pt;width:141pt;height:3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" fillcolor="window" strokecolor="#f79646" strokeweight="2pt">
                <v:path arrowok="t"/>
                <v:textbox>
                  <w:txbxContent>
                    <w:p w:rsidR="00FE2068" w:rsidRPr="00F6108E" w:rsidRDefault="00FE2068" w:rsidP="00FE2068">
                      <w:pPr>
                        <w:jc w:val="center"/>
                        <w:rPr>
                          <w:b/>
                        </w:rPr>
                      </w:pPr>
                      <w:r w:rsidRPr="00F6108E">
                        <w:rPr>
                          <w:b/>
                        </w:rPr>
                        <w:t>Fachschaftsrat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2871470</wp:posOffset>
                </wp:positionH>
                <wp:positionV relativeFrom="paragraph">
                  <wp:posOffset>506095</wp:posOffset>
                </wp:positionV>
                <wp:extent cx="45085" cy="266700"/>
                <wp:effectExtent l="19050" t="0" r="31115" b="38100"/>
                <wp:wrapNone/>
                <wp:docPr id="39" name="Pfeil nach unten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24" o:spid="_x0000_s1026" type="#_x0000_t67" style="position:absolute;margin-left:226.1pt;margin-top:39.85pt;width:3.55pt;height:2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" adj="19774" fillcolor="#4f81bd" strokecolor="#385d8a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801370</wp:posOffset>
                </wp:positionH>
                <wp:positionV relativeFrom="paragraph">
                  <wp:posOffset>506095</wp:posOffset>
                </wp:positionV>
                <wp:extent cx="45085" cy="266700"/>
                <wp:effectExtent l="19050" t="0" r="31115" b="38100"/>
                <wp:wrapNone/>
                <wp:docPr id="38" name="Pfeil nach unten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25" o:spid="_x0000_s1026" type="#_x0000_t67" style="position:absolute;margin-left:63.1pt;margin-top:39.85pt;width:3.55pt;height:2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" adj="19774" fillcolor="#4f81bd" strokecolor="#385d8a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4979670</wp:posOffset>
                </wp:positionH>
                <wp:positionV relativeFrom="paragraph">
                  <wp:posOffset>506095</wp:posOffset>
                </wp:positionV>
                <wp:extent cx="45085" cy="266700"/>
                <wp:effectExtent l="19050" t="0" r="31115" b="38100"/>
                <wp:wrapNone/>
                <wp:docPr id="37" name="Pfeil nach unten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26" o:spid="_x0000_s1026" type="#_x0000_t67" style="position:absolute;margin-left:392.1pt;margin-top:39.85pt;width:3.55pt;height:2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" adj="19774" fillcolor="#4f81bd" strokecolor="#385d8a" strokeweight="2pt">
                <v:path arrowok="t"/>
              </v:shape>
            </w:pict>
          </mc:Fallback>
        </mc:AlternateContent>
      </w:r>
    </w:p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97155</wp:posOffset>
                </wp:positionV>
                <wp:extent cx="1790700" cy="457200"/>
                <wp:effectExtent l="0" t="0" r="19050" b="19050"/>
                <wp:wrapNone/>
                <wp:docPr id="36" name="Rechteck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07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F6108E" w:rsidRDefault="00FE2068" w:rsidP="00FE20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6108E">
                              <w:rPr>
                                <w:b/>
                              </w:rPr>
                              <w:t>Fachschaftsräte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7" o:spid="_x0000_s1032" style="position:absolute;left:0;text-align:left;margin-left:-2.9pt;margin-top:7.65pt;width:141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" fillcolor="window" strokecolor="#f79646" strokeweight="2pt">
                <v:path arrowok="t"/>
                <v:textbox>
                  <w:txbxContent>
                    <w:p w:rsidR="00FE2068" w:rsidRPr="00F6108E" w:rsidRDefault="00FE2068" w:rsidP="00FE2068">
                      <w:pPr>
                        <w:jc w:val="center"/>
                        <w:rPr>
                          <w:b/>
                        </w:rPr>
                      </w:pPr>
                      <w:r w:rsidRPr="00F6108E">
                        <w:rPr>
                          <w:b/>
                        </w:rPr>
                        <w:t>Fachschaftsräte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97155</wp:posOffset>
                </wp:positionV>
                <wp:extent cx="3898900" cy="457200"/>
                <wp:effectExtent l="0" t="0" r="25400" b="19050"/>
                <wp:wrapNone/>
                <wp:docPr id="35" name="Rechteck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989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F6108E" w:rsidRDefault="00FE2068" w:rsidP="00FE20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6108E">
                              <w:rPr>
                                <w:b/>
                              </w:rPr>
                              <w:t>Studierendenparlament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28" o:spid="_x0000_s1033" style="position:absolute;left:0;text-align:left;margin-left:160.1pt;margin-top:7.65pt;width:307pt;height:3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" fillcolor="window" strokecolor="#f79646" strokeweight="2pt">
                <v:path arrowok="t"/>
                <v:textbox>
                  <w:txbxContent>
                    <w:p w:rsidR="00FE2068" w:rsidRPr="00F6108E" w:rsidRDefault="00FE2068" w:rsidP="00FE2068">
                      <w:pPr>
                        <w:jc w:val="center"/>
                        <w:rPr>
                          <w:b/>
                        </w:rPr>
                      </w:pPr>
                      <w:r w:rsidRPr="00F6108E">
                        <w:rPr>
                          <w:b/>
                        </w:rPr>
                        <w:t>Studierendenparlament</w:t>
                      </w:r>
                    </w:p>
                  </w:txbxContent>
                </v:textbox>
              </v:rect>
            </w:pict>
          </mc:Fallback>
        </mc:AlternateContent>
      </w:r>
    </w:p>
    <w:p w:rsidR="00FE2068" w:rsidRDefault="00FE2068" w:rsidP="00FE2068"/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3830955</wp:posOffset>
                </wp:positionH>
                <wp:positionV relativeFrom="paragraph">
                  <wp:posOffset>17145</wp:posOffset>
                </wp:positionV>
                <wp:extent cx="45085" cy="266700"/>
                <wp:effectExtent l="19050" t="0" r="31115" b="38100"/>
                <wp:wrapNone/>
                <wp:docPr id="34" name="Pfeil nach unte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266700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feil nach unten 29" o:spid="_x0000_s1026" type="#_x0000_t67" style="position:absolute;margin-left:301.65pt;margin-top:1.35pt;width:3.55pt;height:21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" adj="19774" fillcolor="#4f81bd" strokecolor="#385d8a" strokeweight="2pt">
                <v:path arrowok="t"/>
              </v:shape>
            </w:pict>
          </mc:Fallback>
        </mc:AlternateContent>
      </w:r>
    </w:p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143510</wp:posOffset>
                </wp:positionV>
                <wp:extent cx="3898900" cy="1143000"/>
                <wp:effectExtent l="0" t="0" r="25400" b="19050"/>
                <wp:wrapNone/>
                <wp:docPr id="33" name="Rechteck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98900" cy="1143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331A6C" w:rsidRDefault="00FE2068" w:rsidP="00FE2068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331A6C">
                              <w:rPr>
                                <w:b/>
                                <w:sz w:val="32"/>
                                <w:szCs w:val="32"/>
                                <w:u w:val="single"/>
                              </w:rPr>
                              <w:t>Ausschüsse</w:t>
                            </w:r>
                          </w:p>
                          <w:p w:rsidR="00FE2068" w:rsidRPr="00F6108E" w:rsidRDefault="00FE2068" w:rsidP="00FE2068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r w:rsidRPr="00F6108E">
                              <w:rPr>
                                <w:b/>
                              </w:rPr>
                              <w:t>Wahlausschuss</w:t>
                            </w:r>
                          </w:p>
                          <w:p w:rsidR="00FE2068" w:rsidRPr="00F6108E" w:rsidRDefault="00FE2068" w:rsidP="00FE2068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r w:rsidRPr="00F6108E">
                              <w:rPr>
                                <w:b/>
                              </w:rPr>
                              <w:t>Härtefallausschuss</w:t>
                            </w:r>
                          </w:p>
                          <w:p w:rsidR="00FE2068" w:rsidRPr="00F6108E" w:rsidRDefault="00FE2068" w:rsidP="00FE2068">
                            <w:pPr>
                              <w:spacing w:before="120"/>
                              <w:jc w:val="center"/>
                              <w:rPr>
                                <w:b/>
                              </w:rPr>
                            </w:pPr>
                            <w:r w:rsidRPr="00F6108E">
                              <w:rPr>
                                <w:b/>
                              </w:rPr>
                              <w:t>Haushaltsausschuss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hteck 30" o:spid="_x0000_s1034" style="position:absolute;left:0;text-align:left;margin-left:160.1pt;margin-top:11.3pt;width:307pt;height:9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" fillcolor="window" strokecolor="#f79646" strokeweight="2pt">
                <v:path arrowok="t"/>
                <v:textbox>
                  <w:txbxContent>
                    <w:p w:rsidR="00FE2068" w:rsidRPr="00331A6C" w:rsidRDefault="00FE2068" w:rsidP="00FE2068">
                      <w:pPr>
                        <w:jc w:val="center"/>
                        <w:rPr>
                          <w:b/>
                          <w:sz w:val="32"/>
                          <w:szCs w:val="32"/>
                          <w:u w:val="single"/>
                        </w:rPr>
                      </w:pPr>
                      <w:r w:rsidRPr="00331A6C">
                        <w:rPr>
                          <w:b/>
                          <w:sz w:val="32"/>
                          <w:szCs w:val="32"/>
                          <w:u w:val="single"/>
                        </w:rPr>
                        <w:t>Ausschüsse</w:t>
                      </w:r>
                    </w:p>
                    <w:p w:rsidR="00FE2068" w:rsidRPr="00F6108E" w:rsidRDefault="00FE2068" w:rsidP="00FE2068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  <w:r w:rsidRPr="00F6108E">
                        <w:rPr>
                          <w:b/>
                        </w:rPr>
                        <w:t>Wahlausschuss</w:t>
                      </w:r>
                    </w:p>
                    <w:p w:rsidR="00FE2068" w:rsidRPr="00F6108E" w:rsidRDefault="00FE2068" w:rsidP="00FE2068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  <w:r w:rsidRPr="00F6108E">
                        <w:rPr>
                          <w:b/>
                        </w:rPr>
                        <w:t>Härtefallausschuss</w:t>
                      </w:r>
                    </w:p>
                    <w:p w:rsidR="00FE2068" w:rsidRPr="00F6108E" w:rsidRDefault="00FE2068" w:rsidP="00FE2068">
                      <w:pPr>
                        <w:spacing w:before="120"/>
                        <w:jc w:val="center"/>
                        <w:rPr>
                          <w:b/>
                        </w:rPr>
                      </w:pPr>
                      <w:r w:rsidRPr="00F6108E">
                        <w:rPr>
                          <w:b/>
                        </w:rPr>
                        <w:t>Haushaltsausschuss</w:t>
                      </w:r>
                    </w:p>
                  </w:txbxContent>
                </v:textbox>
              </v:rect>
            </w:pict>
          </mc:Fallback>
        </mc:AlternateContent>
      </w:r>
    </w:p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/>
    <w:p w:rsidR="00FE2068" w:rsidRDefault="00FE2068" w:rsidP="00FE2068"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2033270</wp:posOffset>
                </wp:positionH>
                <wp:positionV relativeFrom="paragraph">
                  <wp:posOffset>138430</wp:posOffset>
                </wp:positionV>
                <wp:extent cx="3898900" cy="457200"/>
                <wp:effectExtent l="0" t="0" r="25400" b="19050"/>
                <wp:wrapNone/>
                <wp:docPr id="32" name="Rechteck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98900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E2068" w:rsidRPr="00F6108E" w:rsidRDefault="00FE2068" w:rsidP="00FE2068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F6108E">
                              <w:rPr>
                                <w:b/>
                              </w:rPr>
                              <w:t>Allgemeiner Studierenden Ausschuss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hteck 31" o:spid="_x0000_s1035" style="position:absolute;left:0;text-align:left;margin-left:160.1pt;margin-top:10.9pt;width:307pt;height:3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" fillcolor="window" strokecolor="#f79646" strokeweight="2pt">
                <v:path arrowok="t"/>
                <v:textbox>
                  <w:txbxContent>
                    <w:p w:rsidR="00FE2068" w:rsidRPr="00F6108E" w:rsidRDefault="00FE2068" w:rsidP="00FE2068">
                      <w:pPr>
                        <w:jc w:val="center"/>
                        <w:rPr>
                          <w:b/>
                        </w:rPr>
                      </w:pPr>
                      <w:r w:rsidRPr="00F6108E">
                        <w:rPr>
                          <w:b/>
                        </w:rPr>
                        <w:t>Allgemeiner Studierenden Ausschuss</w:t>
                      </w:r>
                    </w:p>
                  </w:txbxContent>
                </v:textbox>
              </v:rect>
            </w:pict>
          </mc:Fallback>
        </mc:AlternateContent>
      </w:r>
    </w:p>
    <w:p w:rsidR="00FE2068" w:rsidRDefault="00FE2068" w:rsidP="00FE2068"/>
    <w:p w:rsidR="00FE2068" w:rsidRDefault="00FE2068" w:rsidP="00FE2068"/>
    <w:p w:rsidR="00FE2068" w:rsidRDefault="00FE2068" w:rsidP="00FE2068"/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9. Wer ist der FSR?</w:t>
      </w:r>
    </w:p>
    <w:p w:rsidR="00FE2068" w:rsidRDefault="00FE2068" w:rsidP="00FE2068">
      <w:pPr>
        <w:spacing w:before="120"/>
        <w:ind w:left="426"/>
      </w:pPr>
      <w:r>
        <w:t>von den Studenten gewählten Vertreter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10. Was tut der FSR?</w:t>
      </w:r>
    </w:p>
    <w:p w:rsidR="00FE2068" w:rsidRDefault="00FE2068" w:rsidP="00FE2068">
      <w:pPr>
        <w:pStyle w:val="Listenabsatz"/>
        <w:numPr>
          <w:ilvl w:val="0"/>
          <w:numId w:val="9"/>
        </w:numPr>
        <w:spacing w:before="120"/>
        <w:contextualSpacing w:val="0"/>
      </w:pPr>
      <w:r>
        <w:t>Organisation von Skripten und Mitschriften</w:t>
      </w:r>
    </w:p>
    <w:p w:rsidR="00FE2068" w:rsidRDefault="00FE2068" w:rsidP="00FE2068">
      <w:pPr>
        <w:pStyle w:val="Listenabsatz"/>
        <w:numPr>
          <w:ilvl w:val="0"/>
          <w:numId w:val="9"/>
        </w:numPr>
        <w:spacing w:before="120"/>
        <w:contextualSpacing w:val="0"/>
      </w:pPr>
      <w:r>
        <w:t>Ansprechpartner bei inhaltlichen Fragen</w:t>
      </w:r>
    </w:p>
    <w:p w:rsidR="00FE2068" w:rsidRDefault="00FE2068" w:rsidP="00FE2068">
      <w:pPr>
        <w:pStyle w:val="Listenabsatz"/>
        <w:numPr>
          <w:ilvl w:val="0"/>
          <w:numId w:val="9"/>
        </w:numPr>
        <w:spacing w:before="120"/>
        <w:contextualSpacing w:val="0"/>
      </w:pPr>
      <w:r>
        <w:t>(regelmäßiger) Newsletter</w:t>
      </w:r>
    </w:p>
    <w:p w:rsidR="00FE2068" w:rsidRDefault="00FE2068" w:rsidP="00FE2068">
      <w:pPr>
        <w:pStyle w:val="Listenabsatz"/>
        <w:numPr>
          <w:ilvl w:val="0"/>
          <w:numId w:val="9"/>
        </w:numPr>
        <w:spacing w:before="120"/>
        <w:contextualSpacing w:val="0"/>
      </w:pPr>
      <w:r>
        <w:t>Partys und andere Aktionen organisieren</w:t>
      </w:r>
    </w:p>
    <w:p w:rsidR="00FE2068" w:rsidRPr="00A36AF5" w:rsidRDefault="00FE2068" w:rsidP="00FE2068">
      <w:pPr>
        <w:spacing w:before="120"/>
        <w:rPr>
          <w:b/>
        </w:rPr>
      </w:pPr>
      <w:r w:rsidRPr="00A36AF5">
        <w:rPr>
          <w:b/>
        </w:rPr>
        <w:t>11. Welchen Service bietet der AStA noch?</w:t>
      </w:r>
    </w:p>
    <w:p w:rsidR="00FE2068" w:rsidRDefault="00FE2068" w:rsidP="00FE2068">
      <w:pPr>
        <w:pStyle w:val="Listenabsatz"/>
        <w:numPr>
          <w:ilvl w:val="0"/>
          <w:numId w:val="10"/>
        </w:numPr>
        <w:spacing w:before="120"/>
        <w:contextualSpacing w:val="0"/>
      </w:pPr>
      <w:r>
        <w:t>Kleinbus vermieten</w:t>
      </w:r>
    </w:p>
    <w:p w:rsidR="00FE2068" w:rsidRDefault="00FE2068" w:rsidP="00FE2068">
      <w:pPr>
        <w:pStyle w:val="Listenabsatz"/>
        <w:numPr>
          <w:ilvl w:val="0"/>
          <w:numId w:val="10"/>
        </w:numPr>
        <w:spacing w:before="120"/>
        <w:contextualSpacing w:val="0"/>
      </w:pPr>
      <w:r>
        <w:t>Lehrmittel verkaufen</w:t>
      </w:r>
    </w:p>
    <w:p w:rsidR="00FE2068" w:rsidRDefault="00FE2068" w:rsidP="00FE2068">
      <w:pPr>
        <w:pStyle w:val="Listenabsatz"/>
        <w:numPr>
          <w:ilvl w:val="0"/>
          <w:numId w:val="10"/>
        </w:numPr>
        <w:spacing w:before="120"/>
        <w:contextualSpacing w:val="0"/>
      </w:pPr>
      <w:r>
        <w:t>Bafög- und Sozialberatung</w:t>
      </w:r>
    </w:p>
    <w:p w:rsidR="00FE2068" w:rsidRDefault="00FE2068" w:rsidP="00FE2068">
      <w:pPr>
        <w:pStyle w:val="Listenabsatz"/>
        <w:numPr>
          <w:ilvl w:val="0"/>
          <w:numId w:val="10"/>
        </w:numPr>
        <w:spacing w:before="120"/>
        <w:contextualSpacing w:val="0"/>
      </w:pPr>
      <w:r>
        <w:t>Kulturelle Veranstaltungen, z.B. Konzerte</w:t>
      </w:r>
    </w:p>
    <w:p w:rsidR="00FE2068" w:rsidRDefault="00FE2068" w:rsidP="00FE2068"/>
    <w:p w:rsidR="009056A6" w:rsidRPr="00450272" w:rsidRDefault="00FE2068" w:rsidP="00450272">
      <w:r>
        <w:t xml:space="preserve">[Quelle des Videos: </w:t>
      </w:r>
      <w:r w:rsidRPr="00625213">
        <w:t>http://www.youtube.com/watch?v=VdiWQnE9SSc</w:t>
      </w:r>
      <w:r>
        <w:t>]</w:t>
      </w:r>
      <w:bookmarkStart w:id="0" w:name="_GoBack"/>
      <w:bookmarkEnd w:id="0"/>
    </w:p>
    <w:sectPr w:rsidR="009056A6" w:rsidRPr="00450272" w:rsidSect="008A1FA5">
      <w:footerReference w:type="default" r:id="rId8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3D6" w:rsidRDefault="002843D6">
      <w:r>
        <w:separator/>
      </w:r>
    </w:p>
  </w:endnote>
  <w:endnote w:type="continuationSeparator" w:id="0">
    <w:p w:rsidR="002843D6" w:rsidRDefault="0028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FE2068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4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ab/>
    </w:r>
    <w:r w:rsidR="00450272" w:rsidRPr="00137A3B">
      <w:rPr>
        <w:color w:val="333333"/>
        <w:sz w:val="18"/>
        <w:szCs w:val="18"/>
      </w:rPr>
      <w:tab/>
    </w:r>
    <w:r w:rsidR="00516102" w:rsidRPr="00137A3B">
      <w:rPr>
        <w:color w:val="333333"/>
        <w:sz w:val="18"/>
        <w:szCs w:val="18"/>
      </w:rPr>
      <w:fldChar w:fldCharType="begin"/>
    </w:r>
    <w:r w:rsidR="00516102" w:rsidRPr="00137A3B">
      <w:rPr>
        <w:color w:val="333333"/>
        <w:sz w:val="18"/>
        <w:szCs w:val="18"/>
      </w:rPr>
      <w:instrText xml:space="preserve"> DATE  \@ "dddd, d. MMMM yyyy"  \* MERGEFORMAT </w:instrText>
    </w:r>
    <w:r w:rsidR="0051610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Montag, 15. November 2010</w:t>
    </w:r>
    <w:r w:rsidR="00516102" w:rsidRPr="00137A3B">
      <w:rPr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3D6" w:rsidRDefault="002843D6">
      <w:r>
        <w:separator/>
      </w:r>
    </w:p>
  </w:footnote>
  <w:footnote w:type="continuationSeparator" w:id="0">
    <w:p w:rsidR="002843D6" w:rsidRDefault="00284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5BA7"/>
    <w:multiLevelType w:val="hybridMultilevel"/>
    <w:tmpl w:val="429E3A5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33CED"/>
    <w:multiLevelType w:val="hybridMultilevel"/>
    <w:tmpl w:val="429E3A5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D82606"/>
    <w:multiLevelType w:val="hybridMultilevel"/>
    <w:tmpl w:val="DDA8341E"/>
    <w:lvl w:ilvl="0" w:tplc="93D83E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077F3"/>
    <w:multiLevelType w:val="hybridMultilevel"/>
    <w:tmpl w:val="E3F0F6A4"/>
    <w:lvl w:ilvl="0" w:tplc="93D83E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E92070"/>
    <w:multiLevelType w:val="hybridMultilevel"/>
    <w:tmpl w:val="429E3A5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FF59D4"/>
    <w:multiLevelType w:val="hybridMultilevel"/>
    <w:tmpl w:val="B4C22326"/>
    <w:lvl w:ilvl="0" w:tplc="93D83E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32FC4"/>
    <w:multiLevelType w:val="hybridMultilevel"/>
    <w:tmpl w:val="68167228"/>
    <w:lvl w:ilvl="0" w:tplc="93D83E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D059B5"/>
    <w:multiLevelType w:val="hybridMultilevel"/>
    <w:tmpl w:val="429E3A5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1B1A17"/>
    <w:multiLevelType w:val="hybridMultilevel"/>
    <w:tmpl w:val="429E3A5A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DE6FD9"/>
    <w:multiLevelType w:val="hybridMultilevel"/>
    <w:tmpl w:val="385EC406"/>
    <w:lvl w:ilvl="0" w:tplc="93D83E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9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068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843D6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6650"/>
    <w:rsid w:val="00464CD0"/>
    <w:rsid w:val="00465B35"/>
    <w:rsid w:val="004677B6"/>
    <w:rsid w:val="00472A80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2068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E2068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E20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FE2068"/>
    <w:pPr>
      <w:jc w:val="both"/>
    </w:pPr>
    <w:rPr>
      <w:rFonts w:ascii="Cambria" w:hAnsi="Cambria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ascii="Garamond" w:hAnsi="Garamond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E20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DaFMat.dotx</Template>
  <TotalTime>0</TotalTime>
  <Pages>4</Pages>
  <Words>519</Words>
  <Characters>3270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Ristow</dc:creator>
  <cp:keywords/>
  <dc:description/>
  <cp:lastModifiedBy>Frank Ristow</cp:lastModifiedBy>
  <cp:revision>1</cp:revision>
  <dcterms:created xsi:type="dcterms:W3CDTF">2010-11-15T15:58:00Z</dcterms:created>
  <dcterms:modified xsi:type="dcterms:W3CDTF">2010-11-15T15:58:00Z</dcterms:modified>
</cp:coreProperties>
</file>