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326" w:rsidRDefault="004C1326" w:rsidP="004C1326">
      <w:pPr>
        <w:pStyle w:val="Titel"/>
      </w:pPr>
      <w:r>
        <w:t>Ersti-Info Arbeitsblatt 1A</w:t>
      </w:r>
    </w:p>
    <w:p w:rsidR="004C1326" w:rsidRDefault="004C1326" w:rsidP="004C1326">
      <w:pPr>
        <w:pStyle w:val="Listenabsatz"/>
        <w:numPr>
          <w:ilvl w:val="0"/>
          <w:numId w:val="1"/>
        </w:numPr>
        <w:spacing w:before="120"/>
        <w:ind w:left="567" w:hanging="567"/>
        <w:contextualSpacing w:val="0"/>
      </w:pPr>
      <w:r>
        <w:t>Notiere die wichtigsten Stichwörter zu den folgenden Begriffen!</w:t>
      </w:r>
    </w:p>
    <w:p w:rsidR="004C1326" w:rsidRDefault="004C1326" w:rsidP="004C1326">
      <w:pPr>
        <w:pStyle w:val="Listenabsatz"/>
        <w:spacing w:before="120" w:after="960"/>
        <w:ind w:left="567"/>
        <w:contextualSpacing w:val="0"/>
      </w:pPr>
      <w:r>
        <w:t>Studi-Ausweis</w:t>
      </w:r>
    </w:p>
    <w:p w:rsidR="004C1326" w:rsidRDefault="004C1326" w:rsidP="004C1326">
      <w:pPr>
        <w:pStyle w:val="Listenabsatz"/>
        <w:spacing w:before="120" w:after="960"/>
        <w:ind w:left="567"/>
        <w:contextualSpacing w:val="0"/>
      </w:pPr>
      <w:r>
        <w:t>Einführung</w:t>
      </w:r>
    </w:p>
    <w:p w:rsidR="004C1326" w:rsidRDefault="004C1326" w:rsidP="004C1326">
      <w:pPr>
        <w:pStyle w:val="Listenabsatz"/>
        <w:numPr>
          <w:ilvl w:val="0"/>
          <w:numId w:val="1"/>
        </w:numPr>
        <w:spacing w:before="120" w:after="1320"/>
        <w:ind w:left="567" w:hanging="567"/>
        <w:contextualSpacing w:val="0"/>
      </w:pPr>
      <w:r>
        <w:t>Notiere die wichtigsten Informationen zur Prüfungsform Referate!</w:t>
      </w:r>
    </w:p>
    <w:p w:rsidR="004C1326" w:rsidRDefault="004C1326" w:rsidP="004C1326">
      <w:pPr>
        <w:pStyle w:val="Listenabsatz"/>
        <w:numPr>
          <w:ilvl w:val="0"/>
          <w:numId w:val="1"/>
        </w:numPr>
        <w:spacing w:before="120" w:after="1320"/>
        <w:ind w:left="567" w:hanging="567"/>
        <w:contextualSpacing w:val="0"/>
      </w:pPr>
      <w:r>
        <w:t>Du willst eine E-Mail-Adresse von der Uni, welche Informationen sind wichtig?</w:t>
      </w:r>
    </w:p>
    <w:p w:rsidR="004C1326" w:rsidRDefault="004C1326" w:rsidP="004C1326">
      <w:pPr>
        <w:pStyle w:val="Listenabsatz"/>
        <w:numPr>
          <w:ilvl w:val="0"/>
          <w:numId w:val="1"/>
        </w:numPr>
        <w:spacing w:before="120" w:after="1320"/>
        <w:ind w:left="567" w:hanging="567"/>
        <w:contextualSpacing w:val="0"/>
      </w:pPr>
      <w:r>
        <w:t>Woraus setzt sich der Semesterbeitrag zusammen?</w:t>
      </w:r>
    </w:p>
    <w:p w:rsidR="004C1326" w:rsidRDefault="004C1326" w:rsidP="004C1326">
      <w:pPr>
        <w:pStyle w:val="Listenabsatz"/>
        <w:numPr>
          <w:ilvl w:val="0"/>
          <w:numId w:val="1"/>
        </w:numPr>
        <w:spacing w:before="120" w:after="1320"/>
        <w:ind w:left="567" w:hanging="567"/>
        <w:contextualSpacing w:val="0"/>
      </w:pPr>
      <w:r>
        <w:t>Was tun die Fachschaften, wobei können sie helfen?</w:t>
      </w:r>
    </w:p>
    <w:p w:rsidR="004C1326" w:rsidRDefault="004C1326" w:rsidP="004C1326">
      <w:pPr>
        <w:pStyle w:val="Listenabsatz"/>
        <w:numPr>
          <w:ilvl w:val="0"/>
          <w:numId w:val="1"/>
        </w:numPr>
        <w:spacing w:before="120" w:after="1320"/>
        <w:ind w:left="567" w:hanging="567"/>
        <w:contextualSpacing w:val="0"/>
      </w:pPr>
      <w:r>
        <w:t>Wer ist und was tut der AStA-Vorsitzende?</w:t>
      </w:r>
    </w:p>
    <w:p w:rsidR="004C1326" w:rsidRDefault="004C1326" w:rsidP="004C1326">
      <w:pPr>
        <w:pStyle w:val="Listenabsatz"/>
        <w:numPr>
          <w:ilvl w:val="0"/>
          <w:numId w:val="1"/>
        </w:numPr>
        <w:spacing w:before="120"/>
        <w:ind w:left="567" w:hanging="567"/>
        <w:contextualSpacing w:val="0"/>
      </w:pPr>
      <w:r>
        <w:t>Welche Referate könnten für dich von besonderem Interesse sein? Warum?</w:t>
      </w:r>
      <w:r>
        <w:br w:type="page"/>
      </w:r>
    </w:p>
    <w:p w:rsidR="004C1326" w:rsidRDefault="004C1326" w:rsidP="004C1326">
      <w:pPr>
        <w:pStyle w:val="Titel"/>
      </w:pPr>
      <w:r>
        <w:t>Ersti-Info Arbeitsblatt 1B</w:t>
      </w:r>
    </w:p>
    <w:p w:rsidR="004C1326" w:rsidRDefault="004C1326" w:rsidP="004C1326">
      <w:pPr>
        <w:pStyle w:val="Listenabsatz"/>
        <w:numPr>
          <w:ilvl w:val="0"/>
          <w:numId w:val="2"/>
        </w:numPr>
        <w:spacing w:before="120"/>
        <w:ind w:left="567" w:hanging="567"/>
        <w:contextualSpacing w:val="0"/>
      </w:pPr>
      <w:r>
        <w:t>Notiere die wichtigsten Stichwörter zu den folgenden Begriffen!</w:t>
      </w:r>
    </w:p>
    <w:p w:rsidR="004C1326" w:rsidRDefault="004C1326" w:rsidP="004C1326">
      <w:pPr>
        <w:pStyle w:val="Listenabsatz"/>
        <w:spacing w:before="120" w:after="960"/>
        <w:ind w:left="567"/>
        <w:contextualSpacing w:val="0"/>
      </w:pPr>
      <w:r>
        <w:t>Studienordnung</w:t>
      </w:r>
    </w:p>
    <w:p w:rsidR="004C1326" w:rsidRDefault="004C1326" w:rsidP="004C1326">
      <w:pPr>
        <w:pStyle w:val="Listenabsatz"/>
        <w:spacing w:before="120" w:after="960"/>
        <w:ind w:left="567"/>
        <w:contextualSpacing w:val="0"/>
      </w:pPr>
      <w:r>
        <w:t>Belegen</w:t>
      </w:r>
    </w:p>
    <w:p w:rsidR="004C1326" w:rsidRDefault="004C1326" w:rsidP="004C1326">
      <w:pPr>
        <w:pStyle w:val="Listenabsatz"/>
        <w:numPr>
          <w:ilvl w:val="0"/>
          <w:numId w:val="2"/>
        </w:numPr>
        <w:spacing w:before="120" w:after="1320"/>
        <w:ind w:left="567" w:hanging="567"/>
        <w:contextualSpacing w:val="0"/>
      </w:pPr>
      <w:r>
        <w:t>Notiere die wichtigsten Informationen zur Prüfungsformen Hausarbeiten!</w:t>
      </w:r>
    </w:p>
    <w:p w:rsidR="004C1326" w:rsidRDefault="004C1326" w:rsidP="004C1326">
      <w:pPr>
        <w:pStyle w:val="Listenabsatz"/>
        <w:numPr>
          <w:ilvl w:val="0"/>
          <w:numId w:val="2"/>
        </w:numPr>
        <w:spacing w:before="120" w:after="1320"/>
        <w:ind w:left="567" w:hanging="567"/>
        <w:contextualSpacing w:val="0"/>
      </w:pPr>
      <w:r>
        <w:t>Wo kann man sich über Nebenjobs informieren?</w:t>
      </w:r>
    </w:p>
    <w:p w:rsidR="004C1326" w:rsidRDefault="004C1326" w:rsidP="004C1326">
      <w:pPr>
        <w:pStyle w:val="Listenabsatz"/>
        <w:numPr>
          <w:ilvl w:val="0"/>
          <w:numId w:val="2"/>
        </w:numPr>
        <w:spacing w:before="120" w:after="1320"/>
        <w:ind w:left="567" w:hanging="567"/>
        <w:contextualSpacing w:val="0"/>
      </w:pPr>
      <w:r>
        <w:t>Welche Informationen bezüglich des Semestertickets könnten nützlich und/oder wichtig sein?</w:t>
      </w:r>
    </w:p>
    <w:p w:rsidR="004C1326" w:rsidRDefault="004C1326" w:rsidP="004C1326">
      <w:pPr>
        <w:pStyle w:val="Listenabsatz"/>
        <w:numPr>
          <w:ilvl w:val="0"/>
          <w:numId w:val="2"/>
        </w:numPr>
        <w:spacing w:before="120" w:after="1320"/>
        <w:ind w:left="567" w:hanging="567"/>
        <w:contextualSpacing w:val="0"/>
      </w:pPr>
      <w:r>
        <w:t>Was kann der AStA für dich tun?</w:t>
      </w:r>
    </w:p>
    <w:p w:rsidR="004C1326" w:rsidRDefault="004C1326" w:rsidP="004C1326">
      <w:pPr>
        <w:pStyle w:val="Listenabsatz"/>
        <w:numPr>
          <w:ilvl w:val="0"/>
          <w:numId w:val="2"/>
        </w:numPr>
        <w:spacing w:before="120" w:after="1320"/>
        <w:ind w:left="567" w:hanging="567"/>
        <w:contextualSpacing w:val="0"/>
      </w:pPr>
      <w:r>
        <w:t>Welche Referate gibt es im AStA?</w:t>
      </w:r>
    </w:p>
    <w:p w:rsidR="004C1326" w:rsidRDefault="004C1326" w:rsidP="004C1326">
      <w:pPr>
        <w:pStyle w:val="Listenabsatz"/>
        <w:numPr>
          <w:ilvl w:val="0"/>
          <w:numId w:val="2"/>
        </w:numPr>
        <w:spacing w:before="120" w:after="600"/>
        <w:ind w:left="567" w:hanging="567"/>
        <w:contextualSpacing w:val="0"/>
      </w:pPr>
      <w:r>
        <w:t>Welche Referate könnten für dich von besonderem Interesse sein? Warum?</w:t>
      </w:r>
      <w:r>
        <w:br w:type="page"/>
      </w:r>
    </w:p>
    <w:p w:rsidR="004C1326" w:rsidRDefault="004C1326" w:rsidP="004C1326">
      <w:pPr>
        <w:pStyle w:val="Titel"/>
      </w:pPr>
      <w:r>
        <w:t>Ersti-Info Arbeitsblatt 2A</w:t>
      </w:r>
    </w:p>
    <w:p w:rsidR="004C1326" w:rsidRDefault="004C1326" w:rsidP="004C1326">
      <w:pPr>
        <w:pStyle w:val="Listenabsatz"/>
        <w:numPr>
          <w:ilvl w:val="0"/>
          <w:numId w:val="3"/>
        </w:numPr>
        <w:spacing w:before="120"/>
        <w:ind w:left="567" w:hanging="567"/>
        <w:contextualSpacing w:val="0"/>
      </w:pPr>
      <w:r>
        <w:t>Notiere die wichtigsten Stichwörter zu den folgenden Begriffen!</w:t>
      </w:r>
    </w:p>
    <w:p w:rsidR="004C1326" w:rsidRDefault="004C1326" w:rsidP="004C1326">
      <w:pPr>
        <w:pStyle w:val="Listenabsatz"/>
        <w:spacing w:before="120" w:after="960"/>
        <w:ind w:left="567"/>
        <w:contextualSpacing w:val="0"/>
      </w:pPr>
      <w:r>
        <w:t>Vorlesungsverzeichnis</w:t>
      </w:r>
    </w:p>
    <w:p w:rsidR="004C1326" w:rsidRDefault="004C1326" w:rsidP="004C1326">
      <w:pPr>
        <w:pStyle w:val="Listenabsatz"/>
        <w:spacing w:before="120" w:after="960"/>
        <w:ind w:left="567"/>
        <w:contextualSpacing w:val="0"/>
      </w:pPr>
      <w:r>
        <w:t>Rückmelden</w:t>
      </w:r>
    </w:p>
    <w:p w:rsidR="004C1326" w:rsidRDefault="004C1326" w:rsidP="004C1326">
      <w:pPr>
        <w:pStyle w:val="Listenabsatz"/>
        <w:numPr>
          <w:ilvl w:val="0"/>
          <w:numId w:val="3"/>
        </w:numPr>
        <w:spacing w:before="120" w:after="1320"/>
        <w:ind w:left="567" w:hanging="567"/>
        <w:contextualSpacing w:val="0"/>
      </w:pPr>
      <w:r>
        <w:t>Notiere die wichtigsten Informationen zur Prüfungsform Klausuren!</w:t>
      </w:r>
    </w:p>
    <w:p w:rsidR="004C1326" w:rsidRDefault="004C1326" w:rsidP="004C1326">
      <w:pPr>
        <w:pStyle w:val="Listenabsatz"/>
        <w:numPr>
          <w:ilvl w:val="0"/>
          <w:numId w:val="3"/>
        </w:numPr>
        <w:spacing w:before="120" w:after="1320"/>
        <w:ind w:left="567" w:hanging="567"/>
        <w:contextualSpacing w:val="0"/>
      </w:pPr>
      <w:r>
        <w:t>Welche Informationen sind bezüglich Verdienst und Versicherung wichtig, wenn man e</w:t>
      </w:r>
      <w:r>
        <w:t>i</w:t>
      </w:r>
      <w:r>
        <w:t>nen Nebenjob haben will?</w:t>
      </w:r>
    </w:p>
    <w:p w:rsidR="004C1326" w:rsidRDefault="004C1326" w:rsidP="004C1326">
      <w:pPr>
        <w:pStyle w:val="Listenabsatz"/>
        <w:numPr>
          <w:ilvl w:val="0"/>
          <w:numId w:val="3"/>
        </w:numPr>
        <w:spacing w:before="120" w:after="1320"/>
        <w:ind w:left="567" w:hanging="567"/>
        <w:contextualSpacing w:val="0"/>
      </w:pPr>
      <w:r>
        <w:t>Informiert euch über die „Verfasste Studierendenschaft“!</w:t>
      </w:r>
    </w:p>
    <w:p w:rsidR="004C1326" w:rsidRDefault="004C1326" w:rsidP="004C1326">
      <w:pPr>
        <w:pStyle w:val="Listenabsatz"/>
        <w:numPr>
          <w:ilvl w:val="0"/>
          <w:numId w:val="3"/>
        </w:numPr>
        <w:spacing w:before="120" w:after="1320"/>
        <w:ind w:left="567" w:hanging="567"/>
        <w:contextualSpacing w:val="0"/>
      </w:pPr>
      <w:r>
        <w:t>Um welche Fragen geht es im Koalitionsvertrag, der von den Listen ausgearbeitet wird, die den AStA stellen?</w:t>
      </w:r>
    </w:p>
    <w:p w:rsidR="004C1326" w:rsidRDefault="004C1326" w:rsidP="004C1326">
      <w:pPr>
        <w:pStyle w:val="Listenabsatz"/>
        <w:numPr>
          <w:ilvl w:val="0"/>
          <w:numId w:val="3"/>
        </w:numPr>
        <w:spacing w:before="120"/>
        <w:ind w:left="567" w:hanging="567"/>
        <w:contextualSpacing w:val="0"/>
      </w:pPr>
      <w:r>
        <w:t>Welche Service-Angebote des AStA könnten für dich von besonderem Interesse sein? W</w:t>
      </w:r>
      <w:r>
        <w:t>a</w:t>
      </w:r>
      <w:r>
        <w:t>rum?</w:t>
      </w:r>
      <w:r>
        <w:br w:type="page"/>
      </w:r>
    </w:p>
    <w:p w:rsidR="004C1326" w:rsidRDefault="004C1326" w:rsidP="004C1326">
      <w:pPr>
        <w:pStyle w:val="Titel"/>
      </w:pPr>
      <w:r>
        <w:t>Ersti-Info Arbeitsblatt 2B</w:t>
      </w:r>
    </w:p>
    <w:p w:rsidR="004C1326" w:rsidRDefault="004C1326" w:rsidP="004C1326">
      <w:pPr>
        <w:pStyle w:val="Listenabsatz"/>
        <w:numPr>
          <w:ilvl w:val="0"/>
          <w:numId w:val="4"/>
        </w:numPr>
        <w:spacing w:before="120"/>
        <w:ind w:left="567" w:hanging="567"/>
        <w:contextualSpacing w:val="0"/>
      </w:pPr>
      <w:r>
        <w:t>Notiere die wichtigsten Stichwörter zu den folgenden Begriffen!</w:t>
      </w:r>
    </w:p>
    <w:p w:rsidR="004C1326" w:rsidRDefault="004C1326" w:rsidP="004C1326">
      <w:pPr>
        <w:pStyle w:val="Listenabsatz"/>
        <w:spacing w:before="120" w:after="960"/>
        <w:ind w:left="567"/>
        <w:contextualSpacing w:val="0"/>
      </w:pPr>
      <w:r>
        <w:t>Stundenplan</w:t>
      </w:r>
    </w:p>
    <w:p w:rsidR="004C1326" w:rsidRDefault="004C1326" w:rsidP="004C1326">
      <w:pPr>
        <w:pStyle w:val="Listenabsatz"/>
        <w:spacing w:before="120" w:after="960"/>
        <w:ind w:left="567"/>
        <w:contextualSpacing w:val="0"/>
      </w:pPr>
      <w:r>
        <w:t>Akademisches Viertel</w:t>
      </w:r>
    </w:p>
    <w:p w:rsidR="004C1326" w:rsidRDefault="004C1326" w:rsidP="004C1326">
      <w:pPr>
        <w:pStyle w:val="Listenabsatz"/>
        <w:numPr>
          <w:ilvl w:val="0"/>
          <w:numId w:val="4"/>
        </w:numPr>
        <w:spacing w:before="120" w:after="1320"/>
        <w:ind w:left="567" w:hanging="567"/>
        <w:contextualSpacing w:val="0"/>
      </w:pPr>
      <w:r>
        <w:t>Zu welchen Themen helfen die Sozialberatungsstellen?</w:t>
      </w:r>
    </w:p>
    <w:p w:rsidR="004C1326" w:rsidRDefault="004C1326" w:rsidP="004C1326">
      <w:pPr>
        <w:pStyle w:val="Listenabsatz"/>
        <w:numPr>
          <w:ilvl w:val="0"/>
          <w:numId w:val="4"/>
        </w:numPr>
        <w:spacing w:before="120" w:after="1320"/>
        <w:ind w:left="567" w:hanging="567"/>
        <w:contextualSpacing w:val="0"/>
      </w:pPr>
      <w:r>
        <w:t>Wo kann man sich informieren, wenn man eine Unterkunft sucht?</w:t>
      </w:r>
    </w:p>
    <w:p w:rsidR="004C1326" w:rsidRDefault="004C1326" w:rsidP="004C1326">
      <w:pPr>
        <w:pStyle w:val="Listenabsatz"/>
        <w:numPr>
          <w:ilvl w:val="0"/>
          <w:numId w:val="4"/>
        </w:numPr>
        <w:spacing w:before="120" w:after="1320"/>
        <w:ind w:left="567" w:hanging="567"/>
        <w:contextualSpacing w:val="0"/>
      </w:pPr>
      <w:r>
        <w:t>Wie wird das Studierendenparlament gewählt?</w:t>
      </w:r>
    </w:p>
    <w:p w:rsidR="004C1326" w:rsidRDefault="004C1326" w:rsidP="004C1326">
      <w:pPr>
        <w:pStyle w:val="Listenabsatz"/>
        <w:numPr>
          <w:ilvl w:val="0"/>
          <w:numId w:val="4"/>
        </w:numPr>
        <w:spacing w:before="120" w:after="1320"/>
        <w:ind w:left="567" w:hanging="567"/>
        <w:contextualSpacing w:val="0"/>
      </w:pPr>
      <w:r>
        <w:t>Welche Meinungen vertritt der AStA?</w:t>
      </w:r>
    </w:p>
    <w:p w:rsidR="004C1326" w:rsidRDefault="004C1326" w:rsidP="004C1326">
      <w:pPr>
        <w:pStyle w:val="Listenabsatz"/>
        <w:numPr>
          <w:ilvl w:val="0"/>
          <w:numId w:val="4"/>
        </w:numPr>
        <w:spacing w:before="120" w:after="1320"/>
        <w:ind w:left="567" w:hanging="567"/>
        <w:contextualSpacing w:val="0"/>
      </w:pPr>
      <w:r>
        <w:t>Welche Referate gibt es im AStA?</w:t>
      </w:r>
    </w:p>
    <w:p w:rsidR="004C1326" w:rsidRDefault="004C1326" w:rsidP="004C1326">
      <w:pPr>
        <w:pStyle w:val="Listenabsatz"/>
        <w:numPr>
          <w:ilvl w:val="0"/>
          <w:numId w:val="4"/>
        </w:numPr>
        <w:spacing w:before="120"/>
        <w:ind w:left="567" w:hanging="567"/>
        <w:contextualSpacing w:val="0"/>
      </w:pPr>
      <w:r>
        <w:t>Welche Service-Angebote des AStA könnten für dich von besonderem Interesse sein? W</w:t>
      </w:r>
      <w:r>
        <w:t>a</w:t>
      </w:r>
      <w:r>
        <w:t>rum?</w:t>
      </w:r>
    </w:p>
    <w:p w:rsidR="004C1326" w:rsidRPr="00E17DD7" w:rsidRDefault="004C1326" w:rsidP="004C1326">
      <w:pPr>
        <w:spacing w:before="120"/>
      </w:pPr>
    </w:p>
    <w:p w:rsidR="009056A6" w:rsidRPr="00450272" w:rsidRDefault="009056A6" w:rsidP="00450272">
      <w:bookmarkStart w:id="0" w:name="_GoBack"/>
      <w:bookmarkEnd w:id="0"/>
    </w:p>
    <w:sectPr w:rsidR="009056A6" w:rsidRPr="00450272" w:rsidSect="008A1FA5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904" w:rsidRDefault="00037904">
      <w:r>
        <w:separator/>
      </w:r>
    </w:p>
  </w:endnote>
  <w:endnote w:type="continuationSeparator" w:id="0">
    <w:p w:rsidR="00037904" w:rsidRDefault="00037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4C1326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ab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Montag, 15. November 2010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904" w:rsidRDefault="00037904">
      <w:r>
        <w:separator/>
      </w:r>
    </w:p>
  </w:footnote>
  <w:footnote w:type="continuationSeparator" w:id="0">
    <w:p w:rsidR="00037904" w:rsidRDefault="00037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82BAF"/>
    <w:multiLevelType w:val="hybridMultilevel"/>
    <w:tmpl w:val="3468F7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2535B"/>
    <w:multiLevelType w:val="hybridMultilevel"/>
    <w:tmpl w:val="0A36FE6C"/>
    <w:lvl w:ilvl="0" w:tplc="289A1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84802"/>
    <w:multiLevelType w:val="hybridMultilevel"/>
    <w:tmpl w:val="6E6EF02C"/>
    <w:lvl w:ilvl="0" w:tplc="57AE2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A45DD"/>
    <w:multiLevelType w:val="hybridMultilevel"/>
    <w:tmpl w:val="C40C9686"/>
    <w:lvl w:ilvl="0" w:tplc="0F3E2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326"/>
    <w:rsid w:val="00001753"/>
    <w:rsid w:val="00007F45"/>
    <w:rsid w:val="00012D4C"/>
    <w:rsid w:val="00016F18"/>
    <w:rsid w:val="00037904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C1326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C1326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C13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C1326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4C13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4</Pages>
  <Words>263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2010-11-15T15:59:00Z</dcterms:created>
  <dcterms:modified xsi:type="dcterms:W3CDTF">2010-11-15T15:59:00Z</dcterms:modified>
</cp:coreProperties>
</file>