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11F" w:rsidRDefault="001F011F" w:rsidP="001F011F">
      <w:pPr>
        <w:pStyle w:val="berschrift1"/>
      </w:pPr>
      <w:r>
        <w:t>Till Requate: Deutsche und europäische Klimapolitik: Symbolisch, teuer, ineffizient?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zwei Meinungen zum Klimawandel werden gegenübergestellt?</w:t>
      </w:r>
    </w:p>
    <w:p w:rsidR="001F011F" w:rsidRDefault="001F011F" w:rsidP="001F011F">
      <w:pPr>
        <w:spacing w:before="240"/>
        <w:ind w:left="850" w:hanging="425"/>
      </w:pPr>
      <w:r>
        <w:t>1.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2. 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Wie ist der Vortrag aufgebaut?</w:t>
      </w:r>
    </w:p>
    <w:p w:rsidR="001F011F" w:rsidRDefault="001F011F" w:rsidP="001F011F">
      <w:pPr>
        <w:spacing w:before="240"/>
        <w:ind w:left="850" w:hanging="425"/>
      </w:pPr>
      <w:r>
        <w:t>1.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2.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3.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4.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5. 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Frage wird gestellt?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Über welchen Aspekt spricht der Referent zuerst?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Wie haben sich in der Geschichte die Temperatur- und CO</w:t>
      </w:r>
      <w:r w:rsidRPr="009A07D1">
        <w:rPr>
          <w:vertAlign w:val="superscript"/>
        </w:rPr>
        <w:t>2</w:t>
      </w:r>
      <w:r>
        <w:t>-Kurven entwickelt?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Wie hat sich der CO</w:t>
      </w:r>
      <w:r w:rsidRPr="009A07D1">
        <w:rPr>
          <w:vertAlign w:val="superscript"/>
        </w:rPr>
        <w:t>2</w:t>
      </w:r>
      <w:r>
        <w:t>-Gehalt entwickelt?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ist der Grund dafür?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zeigt die Abbildung?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wird in 80-100 Jahren geschehen?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ist der Grund dafür?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</w:p>
    <w:p w:rsidR="001F011F" w:rsidRDefault="001F011F" w:rsidP="001F011F">
      <w:pPr>
        <w:spacing w:before="240"/>
        <w:ind w:left="850" w:hanging="425"/>
      </w:pP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lastRenderedPageBreak/>
        <w:t>Was geschieht, wenn die CO</w:t>
      </w:r>
      <w:r w:rsidRPr="009A07D1">
        <w:rPr>
          <w:vertAlign w:val="superscript"/>
        </w:rPr>
        <w:t>2</w:t>
      </w:r>
      <w:r>
        <w:t>-Emissionen auf 0 zurückgesetzt werden?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kann man zu den Zukunftsvoraussagen sagen?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Was ist die Haltung der meisten Ökonomen?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Frage stellt sich?</w:t>
      </w:r>
    </w:p>
    <w:p w:rsidR="001F011F" w:rsidRDefault="001F011F" w:rsidP="001F011F">
      <w:pPr>
        <w:spacing w:before="240"/>
        <w:ind w:left="850" w:hanging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Über welchen Aspekt spricht der Referent als nächstes?</w:t>
      </w:r>
    </w:p>
    <w:p w:rsidR="001F011F" w:rsidRDefault="001F011F" w:rsidP="001F011F">
      <w:pPr>
        <w:spacing w:before="120"/>
        <w:ind w:left="425"/>
      </w:pPr>
      <w:r>
        <w:t>________________________________________________________________________________________</w:t>
      </w:r>
    </w:p>
    <w:p w:rsidR="001F011F" w:rsidRDefault="001F011F" w:rsidP="001F011F">
      <w:pPr>
        <w:pStyle w:val="Listenabsatz"/>
        <w:numPr>
          <w:ilvl w:val="0"/>
          <w:numId w:val="1"/>
        </w:numPr>
        <w:spacing w:before="240"/>
        <w:ind w:left="425" w:hanging="425"/>
      </w:pPr>
      <w:r>
        <w:t>Welche Aussagen werden im Stern-Report gemacht</w:t>
      </w:r>
    </w:p>
    <w:p w:rsidR="001F011F" w:rsidRDefault="001F011F" w:rsidP="001F011F">
      <w:pPr>
        <w:spacing w:before="240"/>
        <w:ind w:left="850" w:hanging="425"/>
      </w:pPr>
      <w:r>
        <w:t>1.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2.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3. ______________________________________________________________________________________</w:t>
      </w:r>
    </w:p>
    <w:p w:rsidR="001F011F" w:rsidRDefault="001F011F" w:rsidP="001F011F">
      <w:pPr>
        <w:spacing w:before="240"/>
        <w:ind w:left="850" w:hanging="425"/>
      </w:pPr>
      <w:r>
        <w:t>4. ______________________________________________________________________________________</w:t>
      </w:r>
    </w:p>
    <w:p w:rsidR="00552262" w:rsidRDefault="00552262" w:rsidP="001F011F"/>
    <w:p w:rsidR="001F011F" w:rsidRDefault="00552262" w:rsidP="001F011F">
      <w:r>
        <w:t xml:space="preserve">[Link zum Video: </w:t>
      </w:r>
      <w:r w:rsidRPr="00552262">
        <w:t>http://il.youtube.com/watch?v=QMj8KG0ROdw</w:t>
      </w:r>
      <w:r>
        <w:t>]</w:t>
      </w:r>
    </w:p>
    <w:p w:rsidR="001F011F" w:rsidRDefault="001F011F" w:rsidP="001F011F">
      <w:r>
        <w:br w:type="page"/>
      </w:r>
    </w:p>
    <w:p w:rsidR="001F011F" w:rsidRDefault="001F011F" w:rsidP="001F011F">
      <w:pPr>
        <w:pStyle w:val="berschrift1"/>
      </w:pPr>
      <w:r>
        <w:lastRenderedPageBreak/>
        <w:t>Till Requate: Deutsche und europäische Klimapolitik: Symbolisch, teuer, ineffizient? – Lösungen</w:t>
      </w:r>
    </w:p>
    <w:p w:rsidR="001F011F" w:rsidRDefault="001F011F" w:rsidP="001F011F"/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Welche zwei Meinungen zum Klimawandel werden gegenübergestellt?</w:t>
      </w:r>
    </w:p>
    <w:p w:rsidR="001F011F" w:rsidRDefault="001F011F" w:rsidP="001F011F">
      <w:pPr>
        <w:pStyle w:val="Listenabsatz"/>
        <w:numPr>
          <w:ilvl w:val="0"/>
          <w:numId w:val="2"/>
        </w:numPr>
      </w:pPr>
      <w:r>
        <w:t>kein menschengemachter Klimawandel</w:t>
      </w:r>
    </w:p>
    <w:p w:rsidR="001F011F" w:rsidRDefault="001F011F" w:rsidP="001F011F">
      <w:pPr>
        <w:pStyle w:val="Listenabsatz"/>
        <w:numPr>
          <w:ilvl w:val="0"/>
          <w:numId w:val="2"/>
        </w:numPr>
      </w:pPr>
      <w:r>
        <w:t>Klimapolitik nicht in Frage stellen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Wie ist der Vortrag aufgebaut?</w:t>
      </w:r>
    </w:p>
    <w:p w:rsidR="001F011F" w:rsidRDefault="001F011F" w:rsidP="001F011F">
      <w:pPr>
        <w:pStyle w:val="Listenabsatz"/>
        <w:numPr>
          <w:ilvl w:val="0"/>
          <w:numId w:val="3"/>
        </w:numPr>
        <w:ind w:left="782" w:hanging="357"/>
      </w:pPr>
      <w:r>
        <w:t>Allgemeines zum Klimaproblem</w:t>
      </w:r>
    </w:p>
    <w:p w:rsidR="001F011F" w:rsidRDefault="001F011F" w:rsidP="001F011F">
      <w:pPr>
        <w:pStyle w:val="Listenabsatz"/>
        <w:numPr>
          <w:ilvl w:val="0"/>
          <w:numId w:val="3"/>
        </w:numPr>
        <w:ind w:left="782" w:hanging="357"/>
      </w:pPr>
      <w:r>
        <w:t>Stern-Report</w:t>
      </w:r>
    </w:p>
    <w:p w:rsidR="001F011F" w:rsidRDefault="001F011F" w:rsidP="001F011F">
      <w:pPr>
        <w:pStyle w:val="Listenabsatz"/>
        <w:numPr>
          <w:ilvl w:val="0"/>
          <w:numId w:val="3"/>
        </w:numPr>
        <w:ind w:left="782" w:hanging="357"/>
      </w:pPr>
      <w:r>
        <w:t>Versagen von Märkten und Idealfall einer Umweltpolitischen Regulierung</w:t>
      </w:r>
    </w:p>
    <w:p w:rsidR="001F011F" w:rsidRDefault="001F011F" w:rsidP="001F011F">
      <w:pPr>
        <w:pStyle w:val="Listenabsatz"/>
        <w:numPr>
          <w:ilvl w:val="0"/>
          <w:numId w:val="3"/>
        </w:numPr>
        <w:ind w:left="782" w:hanging="357"/>
      </w:pPr>
      <w:r>
        <w:t>Emissionshandel und Aktionismus der EU</w:t>
      </w:r>
    </w:p>
    <w:p w:rsidR="001F011F" w:rsidRDefault="001F011F" w:rsidP="001F011F">
      <w:pPr>
        <w:pStyle w:val="Listenabsatz"/>
        <w:numPr>
          <w:ilvl w:val="0"/>
          <w:numId w:val="3"/>
        </w:numPr>
        <w:ind w:left="782" w:hanging="357"/>
      </w:pPr>
      <w:r>
        <w:t>Auswege und Wehrmutstropfen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Welche Frage wird gestellt?</w:t>
      </w:r>
    </w:p>
    <w:p w:rsidR="001F011F" w:rsidRDefault="001F011F" w:rsidP="001F011F">
      <w:pPr>
        <w:ind w:left="850" w:hanging="425"/>
      </w:pPr>
      <w:r>
        <w:t>Bringen Klimaschutzanstrengungen etwas, wenn andere nicht mitziehen?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Über welchen Aspekt spricht der Referent zuerst?</w:t>
      </w:r>
    </w:p>
    <w:p w:rsidR="001F011F" w:rsidRDefault="001F011F" w:rsidP="001F011F">
      <w:pPr>
        <w:ind w:left="850" w:hanging="425"/>
      </w:pPr>
      <w:r>
        <w:t>(über das) Kimaproblem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Wie haben sich in der Geschichte die Temperatur- und CO</w:t>
      </w:r>
      <w:r w:rsidRPr="009A07D1">
        <w:rPr>
          <w:vertAlign w:val="superscript"/>
        </w:rPr>
        <w:t>2</w:t>
      </w:r>
      <w:r>
        <w:t>-Kurven entwickelt?</w:t>
      </w:r>
    </w:p>
    <w:p w:rsidR="001F011F" w:rsidRDefault="001F011F" w:rsidP="001F011F">
      <w:pPr>
        <w:ind w:firstLine="425"/>
      </w:pPr>
      <w:r>
        <w:t>in der Geschichte Temperatur- und CO</w:t>
      </w:r>
      <w:r w:rsidRPr="00233792">
        <w:rPr>
          <w:vertAlign w:val="superscript"/>
        </w:rPr>
        <w:t>2</w:t>
      </w:r>
      <w:r>
        <w:t>-Kurven immer wieder geschwankt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Wie hat sich der CO</w:t>
      </w:r>
      <w:r w:rsidRPr="009A07D1">
        <w:rPr>
          <w:vertAlign w:val="superscript"/>
        </w:rPr>
        <w:t>2</w:t>
      </w:r>
      <w:r>
        <w:t>-Gehalt entwickelt?</w:t>
      </w:r>
    </w:p>
    <w:p w:rsidR="001F011F" w:rsidRDefault="001F011F" w:rsidP="001F011F">
      <w:pPr>
        <w:ind w:firstLine="425"/>
      </w:pPr>
      <w:r>
        <w:t>in letzten Jahrzehnten hat der CO</w:t>
      </w:r>
      <w:r w:rsidRPr="00233792">
        <w:rPr>
          <w:vertAlign w:val="superscript"/>
        </w:rPr>
        <w:t>2</w:t>
      </w:r>
      <w:r>
        <w:t>-Gehalt massiv zugenommen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ist der Grund dafür?</w:t>
      </w:r>
    </w:p>
    <w:p w:rsidR="001F011F" w:rsidRDefault="001F011F" w:rsidP="001F011F">
      <w:pPr>
        <w:ind w:left="850" w:hanging="425"/>
      </w:pPr>
      <w:r>
        <w:t>Fossile Rohstoffe werden in Energie umgewandelt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zeigt die Abbildung?</w:t>
      </w:r>
    </w:p>
    <w:p w:rsidR="001F011F" w:rsidRDefault="001F011F" w:rsidP="001F011F">
      <w:pPr>
        <w:ind w:left="850" w:hanging="425"/>
      </w:pPr>
      <w:r>
        <w:t>Die Abbildung zeigt Verläufe von CO</w:t>
      </w:r>
      <w:r w:rsidRPr="00523892">
        <w:rPr>
          <w:vertAlign w:val="superscript"/>
        </w:rPr>
        <w:t>2</w:t>
      </w:r>
      <w:r>
        <w:t>-Emissionen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wird in 80-100 Jahren geschehen?</w:t>
      </w:r>
    </w:p>
    <w:p w:rsidR="001F011F" w:rsidRDefault="001F011F" w:rsidP="001F011F">
      <w:pPr>
        <w:ind w:left="850" w:hanging="425"/>
      </w:pPr>
      <w:r>
        <w:t>wahrscheinlich werden in 80-100 Jahren die CO</w:t>
      </w:r>
      <w:r w:rsidRPr="00523892">
        <w:rPr>
          <w:vertAlign w:val="superscript"/>
        </w:rPr>
        <w:t>2</w:t>
      </w:r>
      <w:r>
        <w:t>-Emissionen zurückgehen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ist der Grund dafür?</w:t>
      </w:r>
    </w:p>
    <w:p w:rsidR="001F011F" w:rsidRDefault="001F011F" w:rsidP="001F011F">
      <w:pPr>
        <w:ind w:left="850" w:hanging="425"/>
      </w:pPr>
      <w:r>
        <w:t>fossile Brennstoffe werden knapper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geschieht, wenn die CO</w:t>
      </w:r>
      <w:r w:rsidRPr="009A07D1">
        <w:rPr>
          <w:vertAlign w:val="superscript"/>
        </w:rPr>
        <w:t>2</w:t>
      </w:r>
      <w:r>
        <w:t>-Emissionen auf 0 zurückgesetzt werden?</w:t>
      </w:r>
    </w:p>
    <w:p w:rsidR="001F011F" w:rsidRDefault="001F011F" w:rsidP="001F011F">
      <w:pPr>
        <w:ind w:left="850" w:hanging="425"/>
      </w:pPr>
      <w:r>
        <w:t>CO</w:t>
      </w:r>
      <w:r w:rsidRPr="00523892">
        <w:rPr>
          <w:vertAlign w:val="superscript"/>
        </w:rPr>
        <w:t>2</w:t>
      </w:r>
      <w:r>
        <w:t>-Konzentration würde noch für viele tausend Jahre hoch bleiben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kann man zu den Zukunftsvoraussagen sagen?</w:t>
      </w:r>
    </w:p>
    <w:p w:rsidR="001F011F" w:rsidRDefault="001F011F" w:rsidP="001F011F">
      <w:pPr>
        <w:ind w:left="850" w:hanging="425"/>
      </w:pPr>
      <w:r>
        <w:t>die eher pessimistischen Projektionen sind eingetreten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Was ist die Haltung der meisten Ökonomen?</w:t>
      </w:r>
    </w:p>
    <w:p w:rsidR="001F011F" w:rsidRDefault="001F011F" w:rsidP="001F011F">
      <w:pPr>
        <w:ind w:left="850" w:hanging="425"/>
      </w:pPr>
      <w:r>
        <w:t>die meisten Ökonomen nehmen das Problem ernst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Welche Frage stellt sich?</w:t>
      </w:r>
    </w:p>
    <w:p w:rsidR="001F011F" w:rsidRDefault="001F011F" w:rsidP="001F011F">
      <w:pPr>
        <w:ind w:left="850" w:hanging="425"/>
      </w:pPr>
      <w:r>
        <w:t>Was sind vernünftige Maßnahmen, den CO</w:t>
      </w:r>
      <w:r w:rsidRPr="00523892">
        <w:rPr>
          <w:vertAlign w:val="superscript"/>
        </w:rPr>
        <w:t>2</w:t>
      </w:r>
      <w:r>
        <w:t>-Ausstoß einzudämmen?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Über welchen Aspekt spricht der Referent als nächstes?</w:t>
      </w:r>
    </w:p>
    <w:p w:rsidR="001F011F" w:rsidRDefault="001F011F" w:rsidP="001F011F">
      <w:pPr>
        <w:ind w:left="425"/>
      </w:pPr>
      <w:r>
        <w:t>den Stern-Report</w:t>
      </w:r>
    </w:p>
    <w:p w:rsidR="001F011F" w:rsidRDefault="001F011F" w:rsidP="001F011F">
      <w:pPr>
        <w:pStyle w:val="Listenabsatz"/>
        <w:numPr>
          <w:ilvl w:val="0"/>
          <w:numId w:val="5"/>
        </w:numPr>
        <w:ind w:left="425" w:hanging="425"/>
      </w:pPr>
      <w:r>
        <w:t>Welche Aussagen werden im Stern-Report gemacht</w:t>
      </w:r>
    </w:p>
    <w:p w:rsidR="001F011F" w:rsidRDefault="001F011F" w:rsidP="001F011F">
      <w:pPr>
        <w:pStyle w:val="Listenabsatz"/>
        <w:numPr>
          <w:ilvl w:val="0"/>
          <w:numId w:val="4"/>
        </w:numPr>
      </w:pPr>
      <w:r>
        <w:t>Vorsage, wenn nichts geschieht: 5-20% Verlust des BIP/Jahr</w:t>
      </w:r>
    </w:p>
    <w:p w:rsidR="001F011F" w:rsidRDefault="001F011F" w:rsidP="001F011F">
      <w:pPr>
        <w:pStyle w:val="Listenabsatz"/>
        <w:numPr>
          <w:ilvl w:val="0"/>
          <w:numId w:val="4"/>
        </w:numPr>
      </w:pPr>
      <w:r>
        <w:t>Unterscheidung Staaten, wie weit betroffen</w:t>
      </w:r>
    </w:p>
    <w:p w:rsidR="001F011F" w:rsidRDefault="001F011F" w:rsidP="001F011F">
      <w:pPr>
        <w:pStyle w:val="Listenabsatz"/>
        <w:numPr>
          <w:ilvl w:val="0"/>
          <w:numId w:val="4"/>
        </w:numPr>
      </w:pPr>
      <w:r>
        <w:t>Um CO</w:t>
      </w:r>
      <w:r w:rsidRPr="00B91C71">
        <w:rPr>
          <w:vertAlign w:val="superscript"/>
        </w:rPr>
        <w:t>2</w:t>
      </w:r>
      <w:r>
        <w:t>-Immissionen zu stabilisieren müssen CO</w:t>
      </w:r>
      <w:r w:rsidRPr="00B91C71">
        <w:rPr>
          <w:vertAlign w:val="superscript"/>
        </w:rPr>
        <w:t>2</w:t>
      </w:r>
      <w:r>
        <w:t>-Emissionen um 25% gesenkt werden</w:t>
      </w:r>
    </w:p>
    <w:p w:rsidR="001F011F" w:rsidRPr="00F83250" w:rsidRDefault="001F011F" w:rsidP="001F011F">
      <w:pPr>
        <w:pStyle w:val="Listenabsatz"/>
        <w:numPr>
          <w:ilvl w:val="0"/>
          <w:numId w:val="4"/>
        </w:numPr>
      </w:pPr>
      <w:r>
        <w:t>In Industrieländern und reichen Nationen müssten die Emissionen 60-80% zurückgehen</w:t>
      </w:r>
    </w:p>
    <w:p w:rsidR="009056A6" w:rsidRDefault="009056A6" w:rsidP="00450272"/>
    <w:p w:rsidR="00552262" w:rsidRPr="00450272" w:rsidRDefault="00552262" w:rsidP="00450272">
      <w:r>
        <w:t xml:space="preserve">[Link zum Video: </w:t>
      </w:r>
      <w:r w:rsidRPr="00552262">
        <w:t>http://il.youtube.com/watch?v=QMj8KG0ROdw</w:t>
      </w:r>
      <w:r>
        <w:t>]</w:t>
      </w:r>
      <w:bookmarkStart w:id="0" w:name="_GoBack"/>
      <w:bookmarkEnd w:id="0"/>
    </w:p>
    <w:sectPr w:rsidR="00552262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DEF" w:rsidRDefault="00DB1DEF">
      <w:r>
        <w:separator/>
      </w:r>
    </w:p>
  </w:endnote>
  <w:endnote w:type="continuationSeparator" w:id="0">
    <w:p w:rsidR="00DB1DEF" w:rsidRDefault="00DB1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1F011F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552262"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552262"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 w:rsidR="00552262">
      <w:rPr>
        <w:noProof/>
        <w:color w:val="333333"/>
        <w:sz w:val="18"/>
        <w:szCs w:val="18"/>
      </w:rPr>
      <w:t>Dienstag, 16.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DEF" w:rsidRDefault="00DB1DEF">
      <w:r>
        <w:separator/>
      </w:r>
    </w:p>
  </w:footnote>
  <w:footnote w:type="continuationSeparator" w:id="0">
    <w:p w:rsidR="00DB1DEF" w:rsidRDefault="00DB1D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47213"/>
    <w:multiLevelType w:val="hybridMultilevel"/>
    <w:tmpl w:val="8A880018"/>
    <w:lvl w:ilvl="0" w:tplc="C3E0F9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C254353"/>
    <w:multiLevelType w:val="hybridMultilevel"/>
    <w:tmpl w:val="23EEEE60"/>
    <w:lvl w:ilvl="0" w:tplc="70167B3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5" w:hanging="360"/>
      </w:pPr>
    </w:lvl>
    <w:lvl w:ilvl="2" w:tplc="0407001B" w:tentative="1">
      <w:start w:val="1"/>
      <w:numFmt w:val="lowerRoman"/>
      <w:lvlText w:val="%3."/>
      <w:lvlJc w:val="right"/>
      <w:pPr>
        <w:ind w:left="2225" w:hanging="180"/>
      </w:pPr>
    </w:lvl>
    <w:lvl w:ilvl="3" w:tplc="0407000F" w:tentative="1">
      <w:start w:val="1"/>
      <w:numFmt w:val="decimal"/>
      <w:lvlText w:val="%4."/>
      <w:lvlJc w:val="left"/>
      <w:pPr>
        <w:ind w:left="2945" w:hanging="360"/>
      </w:pPr>
    </w:lvl>
    <w:lvl w:ilvl="4" w:tplc="04070019" w:tentative="1">
      <w:start w:val="1"/>
      <w:numFmt w:val="lowerLetter"/>
      <w:lvlText w:val="%5."/>
      <w:lvlJc w:val="left"/>
      <w:pPr>
        <w:ind w:left="3665" w:hanging="360"/>
      </w:pPr>
    </w:lvl>
    <w:lvl w:ilvl="5" w:tplc="0407001B" w:tentative="1">
      <w:start w:val="1"/>
      <w:numFmt w:val="lowerRoman"/>
      <w:lvlText w:val="%6."/>
      <w:lvlJc w:val="right"/>
      <w:pPr>
        <w:ind w:left="4385" w:hanging="180"/>
      </w:pPr>
    </w:lvl>
    <w:lvl w:ilvl="6" w:tplc="0407000F" w:tentative="1">
      <w:start w:val="1"/>
      <w:numFmt w:val="decimal"/>
      <w:lvlText w:val="%7."/>
      <w:lvlJc w:val="left"/>
      <w:pPr>
        <w:ind w:left="5105" w:hanging="360"/>
      </w:pPr>
    </w:lvl>
    <w:lvl w:ilvl="7" w:tplc="04070019" w:tentative="1">
      <w:start w:val="1"/>
      <w:numFmt w:val="lowerLetter"/>
      <w:lvlText w:val="%8."/>
      <w:lvlJc w:val="left"/>
      <w:pPr>
        <w:ind w:left="5825" w:hanging="360"/>
      </w:pPr>
    </w:lvl>
    <w:lvl w:ilvl="8" w:tplc="040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0F27CBA"/>
    <w:multiLevelType w:val="hybridMultilevel"/>
    <w:tmpl w:val="D5967F10"/>
    <w:lvl w:ilvl="0" w:tplc="6DF860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4597208"/>
    <w:multiLevelType w:val="hybridMultilevel"/>
    <w:tmpl w:val="C400C20E"/>
    <w:lvl w:ilvl="0" w:tplc="E0FA6E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E2E59"/>
    <w:multiLevelType w:val="hybridMultilevel"/>
    <w:tmpl w:val="7B8620D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1F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011F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5226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7568C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1DEF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F011F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F0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1F011F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F0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3</Pages>
  <Words>685</Words>
  <Characters>4321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2</cp:revision>
  <dcterms:created xsi:type="dcterms:W3CDTF">2010-11-15T15:42:00Z</dcterms:created>
  <dcterms:modified xsi:type="dcterms:W3CDTF">2010-11-16T14:50:00Z</dcterms:modified>
</cp:coreProperties>
</file>