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AFB" w:rsidRDefault="00301AFB" w:rsidP="00301AFB">
      <w:pPr>
        <w:pStyle w:val="Titel"/>
      </w:pPr>
      <w:r>
        <w:t>TestDaF-Kurs Vorevaluation</w:t>
      </w:r>
    </w:p>
    <w:p w:rsidR="00301AFB" w:rsidRDefault="00301AFB" w:rsidP="00301AFB"/>
    <w:p w:rsidR="00301AFB" w:rsidRPr="00BD4E9D" w:rsidRDefault="00301AFB" w:rsidP="00301AFB">
      <w:pPr>
        <w:spacing w:after="1320"/>
        <w:rPr>
          <w:sz w:val="28"/>
          <w:szCs w:val="28"/>
        </w:rPr>
      </w:pPr>
      <w:r>
        <w:rPr>
          <w:sz w:val="28"/>
          <w:szCs w:val="28"/>
        </w:rPr>
        <w:t>Warum mache ich den TestDaF?</w:t>
      </w:r>
    </w:p>
    <w:p w:rsidR="00301AFB" w:rsidRPr="00BD4E9D" w:rsidRDefault="00301AFB" w:rsidP="00301AFB">
      <w:pPr>
        <w:spacing w:after="1320"/>
        <w:rPr>
          <w:sz w:val="28"/>
          <w:szCs w:val="28"/>
        </w:rPr>
      </w:pPr>
      <w:r>
        <w:rPr>
          <w:sz w:val="28"/>
          <w:szCs w:val="28"/>
        </w:rPr>
        <w:t>Was will ich in Deutschland machen?</w:t>
      </w:r>
    </w:p>
    <w:p w:rsidR="00301AFB" w:rsidRPr="00BD4E9D" w:rsidRDefault="00301AFB" w:rsidP="00301AFB">
      <w:pPr>
        <w:spacing w:after="1320"/>
        <w:rPr>
          <w:sz w:val="28"/>
          <w:szCs w:val="28"/>
        </w:rPr>
      </w:pPr>
      <w:r w:rsidRPr="00BD4E9D">
        <w:rPr>
          <w:sz w:val="28"/>
          <w:szCs w:val="28"/>
        </w:rPr>
        <w:t>Wo habe ich Probleme</w:t>
      </w:r>
      <w:r>
        <w:rPr>
          <w:sz w:val="28"/>
          <w:szCs w:val="28"/>
        </w:rPr>
        <w:t xml:space="preserve"> in der Sprache</w:t>
      </w:r>
      <w:r w:rsidRPr="00BD4E9D">
        <w:rPr>
          <w:sz w:val="28"/>
          <w:szCs w:val="28"/>
        </w:rPr>
        <w:t>?</w:t>
      </w:r>
    </w:p>
    <w:p w:rsidR="00301AFB" w:rsidRPr="00BD4E9D" w:rsidRDefault="00301AFB" w:rsidP="00301AFB">
      <w:pPr>
        <w:spacing w:after="1320"/>
        <w:rPr>
          <w:sz w:val="28"/>
          <w:szCs w:val="28"/>
        </w:rPr>
      </w:pPr>
      <w:r w:rsidRPr="00BD4E9D">
        <w:rPr>
          <w:sz w:val="28"/>
          <w:szCs w:val="28"/>
        </w:rPr>
        <w:t>Was will ich im Kurs besonders machen / üben?</w:t>
      </w:r>
    </w:p>
    <w:p w:rsidR="00301AFB" w:rsidRPr="00BD4E9D" w:rsidRDefault="00301AFB" w:rsidP="00301AFB">
      <w:pPr>
        <w:spacing w:after="1320"/>
        <w:rPr>
          <w:sz w:val="28"/>
          <w:szCs w:val="28"/>
        </w:rPr>
      </w:pPr>
      <w:r w:rsidRPr="00BD4E9D">
        <w:rPr>
          <w:sz w:val="28"/>
          <w:szCs w:val="28"/>
        </w:rPr>
        <w:t>Was erwarte ich vom Kurs?</w:t>
      </w:r>
    </w:p>
    <w:p w:rsidR="00301AFB" w:rsidRDefault="00301AFB" w:rsidP="00301AFB"/>
    <w:p w:rsidR="009056A6" w:rsidRPr="00450272" w:rsidRDefault="009056A6" w:rsidP="00450272">
      <w:bookmarkStart w:id="0" w:name="_GoBack"/>
      <w:bookmarkEnd w:id="0"/>
    </w:p>
    <w:sectPr w:rsidR="009056A6" w:rsidRPr="00450272" w:rsidSect="008A1FA5">
      <w:footerReference w:type="default" r:id="rId7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211" w:rsidRDefault="00E17211">
      <w:r>
        <w:separator/>
      </w:r>
    </w:p>
  </w:endnote>
  <w:endnote w:type="continuationSeparator" w:id="0">
    <w:p w:rsidR="00E17211" w:rsidRDefault="00E1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301AFB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>© 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ab/>
    </w:r>
    <w:r w:rsidR="00450272" w:rsidRPr="00137A3B">
      <w:rPr>
        <w:color w:val="333333"/>
        <w:sz w:val="18"/>
        <w:szCs w:val="18"/>
      </w:rPr>
      <w:tab/>
    </w:r>
    <w:r w:rsidR="00516102" w:rsidRPr="00137A3B">
      <w:rPr>
        <w:color w:val="333333"/>
        <w:sz w:val="18"/>
        <w:szCs w:val="18"/>
      </w:rPr>
      <w:fldChar w:fldCharType="begin"/>
    </w:r>
    <w:r w:rsidR="00516102" w:rsidRPr="00137A3B">
      <w:rPr>
        <w:color w:val="333333"/>
        <w:sz w:val="18"/>
        <w:szCs w:val="18"/>
      </w:rPr>
      <w:instrText xml:space="preserve"> DATE  \@ "dddd, d. MMMM yyyy"  \* MERGEFORMAT </w:instrText>
    </w:r>
    <w:r w:rsidR="0051610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Montag, 15. November 2010</w:t>
    </w:r>
    <w:r w:rsidR="00516102" w:rsidRPr="00137A3B">
      <w:rPr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211" w:rsidRDefault="00E17211">
      <w:r>
        <w:separator/>
      </w:r>
    </w:p>
  </w:footnote>
  <w:footnote w:type="continuationSeparator" w:id="0">
    <w:p w:rsidR="00E17211" w:rsidRDefault="00E17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AFB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01AFB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211"/>
    <w:rsid w:val="00E1763D"/>
    <w:rsid w:val="00E21E27"/>
    <w:rsid w:val="00E37697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301AFB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301AFB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DaFMat.dotx</Template>
  <TotalTime>0</TotalTime>
  <Pages>1</Pages>
  <Words>27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Ristow</dc:creator>
  <cp:keywords/>
  <dc:description/>
  <cp:lastModifiedBy>Frank Ristow</cp:lastModifiedBy>
  <cp:revision>1</cp:revision>
  <dcterms:created xsi:type="dcterms:W3CDTF">2010-11-15T15:27:00Z</dcterms:created>
  <dcterms:modified xsi:type="dcterms:W3CDTF">2010-11-15T15:27:00Z</dcterms:modified>
</cp:coreProperties>
</file>